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B3C" w:rsidRPr="00405C48" w:rsidRDefault="00620B3C" w:rsidP="00A0732D">
      <w:pPr>
        <w:ind w:right="-2"/>
        <w:jc w:val="center"/>
        <w:rPr>
          <w:color w:val="000000" w:themeColor="text1"/>
          <w:sz w:val="28"/>
          <w:szCs w:val="28"/>
        </w:rPr>
      </w:pPr>
      <w:r w:rsidRPr="00405C48">
        <w:rPr>
          <w:color w:val="000000" w:themeColor="text1"/>
          <w:sz w:val="28"/>
          <w:szCs w:val="28"/>
        </w:rPr>
        <w:t>Приложение</w:t>
      </w:r>
    </w:p>
    <w:p w:rsidR="00F77903" w:rsidRDefault="00620B3C" w:rsidP="00620B3C">
      <w:pPr>
        <w:ind w:left="5387"/>
        <w:jc w:val="center"/>
        <w:rPr>
          <w:color w:val="000000" w:themeColor="text1"/>
          <w:sz w:val="28"/>
          <w:szCs w:val="28"/>
        </w:rPr>
      </w:pPr>
      <w:r w:rsidRPr="00405C48">
        <w:rPr>
          <w:color w:val="000000" w:themeColor="text1"/>
          <w:sz w:val="28"/>
          <w:szCs w:val="28"/>
        </w:rPr>
        <w:t>к постановлению</w:t>
      </w:r>
    </w:p>
    <w:p w:rsidR="00620B3C" w:rsidRPr="00405C48" w:rsidRDefault="00620B3C" w:rsidP="00620B3C">
      <w:pPr>
        <w:ind w:left="5387"/>
        <w:jc w:val="center"/>
        <w:rPr>
          <w:color w:val="000000" w:themeColor="text1"/>
          <w:sz w:val="28"/>
          <w:szCs w:val="28"/>
        </w:rPr>
      </w:pPr>
      <w:r w:rsidRPr="00405C48">
        <w:rPr>
          <w:color w:val="000000" w:themeColor="text1"/>
          <w:sz w:val="28"/>
          <w:szCs w:val="28"/>
        </w:rPr>
        <w:t xml:space="preserve"> админис</w:t>
      </w:r>
      <w:r w:rsidRPr="00405C48">
        <w:rPr>
          <w:color w:val="000000" w:themeColor="text1"/>
          <w:sz w:val="28"/>
          <w:szCs w:val="28"/>
        </w:rPr>
        <w:t>т</w:t>
      </w:r>
      <w:r w:rsidRPr="00405C48">
        <w:rPr>
          <w:color w:val="000000" w:themeColor="text1"/>
          <w:sz w:val="28"/>
          <w:szCs w:val="28"/>
        </w:rPr>
        <w:t>рации</w:t>
      </w:r>
    </w:p>
    <w:p w:rsidR="00620B3C" w:rsidRPr="00405C48" w:rsidRDefault="00620B3C" w:rsidP="00620B3C">
      <w:pPr>
        <w:ind w:left="5387"/>
        <w:jc w:val="center"/>
        <w:rPr>
          <w:color w:val="000000" w:themeColor="text1"/>
          <w:sz w:val="28"/>
          <w:szCs w:val="28"/>
        </w:rPr>
      </w:pPr>
      <w:r w:rsidRPr="00405C48">
        <w:rPr>
          <w:color w:val="000000" w:themeColor="text1"/>
          <w:sz w:val="28"/>
          <w:szCs w:val="28"/>
        </w:rPr>
        <w:t>городского округа Кинель</w:t>
      </w:r>
    </w:p>
    <w:p w:rsidR="00620B3C" w:rsidRPr="00405C48" w:rsidRDefault="00620B3C" w:rsidP="00620B3C">
      <w:pPr>
        <w:ind w:left="5387"/>
        <w:jc w:val="center"/>
        <w:rPr>
          <w:color w:val="000000" w:themeColor="text1"/>
          <w:sz w:val="28"/>
          <w:szCs w:val="28"/>
        </w:rPr>
      </w:pPr>
      <w:r w:rsidRPr="00405C48">
        <w:rPr>
          <w:color w:val="000000" w:themeColor="text1"/>
          <w:sz w:val="28"/>
          <w:szCs w:val="28"/>
        </w:rPr>
        <w:t>Самарской области</w:t>
      </w:r>
    </w:p>
    <w:p w:rsidR="00620B3C" w:rsidRPr="00F71F0D" w:rsidRDefault="00620B3C" w:rsidP="00620B3C">
      <w:pPr>
        <w:ind w:left="5387"/>
        <w:jc w:val="center"/>
        <w:rPr>
          <w:sz w:val="28"/>
          <w:szCs w:val="28"/>
        </w:rPr>
      </w:pPr>
      <w:r w:rsidRPr="00405C48">
        <w:rPr>
          <w:color w:val="000000" w:themeColor="text1"/>
          <w:sz w:val="28"/>
          <w:szCs w:val="28"/>
        </w:rPr>
        <w:t>от _____ 2025 года № ___</w:t>
      </w:r>
    </w:p>
    <w:p w:rsidR="007B1F0B" w:rsidRPr="00D471D4" w:rsidRDefault="007B1F0B" w:rsidP="007B1F0B">
      <w:pPr>
        <w:jc w:val="center"/>
        <w:rPr>
          <w:b/>
          <w:sz w:val="28"/>
        </w:rPr>
      </w:pPr>
    </w:p>
    <w:p w:rsidR="00180C41" w:rsidRPr="008F293C" w:rsidRDefault="00180C41" w:rsidP="007B1F0B">
      <w:pPr>
        <w:jc w:val="center"/>
        <w:rPr>
          <w:b/>
          <w:sz w:val="28"/>
        </w:rPr>
      </w:pPr>
    </w:p>
    <w:p w:rsidR="00180C41" w:rsidRPr="0087549B" w:rsidRDefault="00180C41" w:rsidP="00180C41">
      <w:pPr>
        <w:jc w:val="center"/>
        <w:rPr>
          <w:b/>
          <w:sz w:val="24"/>
          <w:szCs w:val="24"/>
        </w:rPr>
      </w:pPr>
      <w:bookmarkStart w:id="0" w:name="_Hlk17450808"/>
      <w:r w:rsidRPr="0087549B">
        <w:rPr>
          <w:b/>
          <w:sz w:val="24"/>
          <w:szCs w:val="24"/>
        </w:rPr>
        <w:t>ПАСПОРТ</w:t>
      </w:r>
    </w:p>
    <w:p w:rsidR="00180C41" w:rsidRPr="0087549B" w:rsidRDefault="00180C41" w:rsidP="00180C41">
      <w:pPr>
        <w:jc w:val="center"/>
        <w:rPr>
          <w:b/>
          <w:sz w:val="24"/>
          <w:szCs w:val="24"/>
        </w:rPr>
      </w:pPr>
      <w:r w:rsidRPr="0087549B">
        <w:rPr>
          <w:b/>
          <w:sz w:val="24"/>
          <w:szCs w:val="24"/>
        </w:rPr>
        <w:t>МУНИЦИПАЛЬНОЙ ПРОГРАММЫ</w:t>
      </w:r>
    </w:p>
    <w:p w:rsidR="00B46F7F" w:rsidRPr="0087549B" w:rsidRDefault="00B46F7F" w:rsidP="00B46F7F">
      <w:pPr>
        <w:jc w:val="center"/>
        <w:rPr>
          <w:b/>
          <w:sz w:val="24"/>
          <w:szCs w:val="24"/>
        </w:rPr>
      </w:pPr>
      <w:r w:rsidRPr="0087549B">
        <w:rPr>
          <w:b/>
          <w:sz w:val="24"/>
          <w:szCs w:val="24"/>
        </w:rPr>
        <w:t xml:space="preserve">«ОХРАНА ОКРУЖАЮЩЕЙ СРЕДЫ </w:t>
      </w:r>
    </w:p>
    <w:p w:rsidR="008C16E3" w:rsidRPr="0087549B" w:rsidRDefault="00B46F7F" w:rsidP="00180C41">
      <w:pPr>
        <w:jc w:val="center"/>
        <w:rPr>
          <w:b/>
          <w:sz w:val="24"/>
          <w:szCs w:val="24"/>
        </w:rPr>
      </w:pPr>
      <w:r w:rsidRPr="0087549B">
        <w:rPr>
          <w:b/>
          <w:sz w:val="24"/>
          <w:szCs w:val="24"/>
        </w:rPr>
        <w:t xml:space="preserve"> ГОРОДСКОГО ОКРУГА КИНЕЛЬ САМАРСКОЙ ОБЛАСТИ </w:t>
      </w:r>
    </w:p>
    <w:p w:rsidR="00180C41" w:rsidRPr="0087549B" w:rsidRDefault="00180C41" w:rsidP="00180C41">
      <w:pPr>
        <w:jc w:val="center"/>
        <w:rPr>
          <w:b/>
          <w:sz w:val="24"/>
          <w:szCs w:val="24"/>
        </w:rPr>
      </w:pPr>
      <w:r w:rsidRPr="0087549B">
        <w:rPr>
          <w:b/>
          <w:sz w:val="24"/>
          <w:szCs w:val="24"/>
        </w:rPr>
        <w:t>НА 20</w:t>
      </w:r>
      <w:r w:rsidR="009D3168" w:rsidRPr="0087549B">
        <w:rPr>
          <w:b/>
          <w:sz w:val="24"/>
          <w:szCs w:val="24"/>
        </w:rPr>
        <w:t>2</w:t>
      </w:r>
      <w:r w:rsidRPr="0087549B">
        <w:rPr>
          <w:b/>
          <w:sz w:val="24"/>
          <w:szCs w:val="24"/>
        </w:rPr>
        <w:t>6-20</w:t>
      </w:r>
      <w:r w:rsidR="009D3168" w:rsidRPr="0087549B">
        <w:rPr>
          <w:b/>
          <w:sz w:val="24"/>
          <w:szCs w:val="24"/>
        </w:rPr>
        <w:t>3</w:t>
      </w:r>
      <w:r w:rsidR="009C12B0" w:rsidRPr="0087549B">
        <w:rPr>
          <w:b/>
          <w:sz w:val="24"/>
          <w:szCs w:val="24"/>
        </w:rPr>
        <w:t>0</w:t>
      </w:r>
      <w:r w:rsidR="008C16E3" w:rsidRPr="0087549B">
        <w:rPr>
          <w:b/>
          <w:sz w:val="24"/>
          <w:szCs w:val="24"/>
        </w:rPr>
        <w:t xml:space="preserve"> ГОДЫ</w:t>
      </w:r>
      <w:r w:rsidR="00AE7DF0" w:rsidRPr="0087549B">
        <w:rPr>
          <w:b/>
          <w:sz w:val="24"/>
          <w:szCs w:val="24"/>
        </w:rPr>
        <w:t>»</w:t>
      </w:r>
    </w:p>
    <w:p w:rsidR="000B443D" w:rsidRPr="0087549B" w:rsidRDefault="000B443D" w:rsidP="007B1F0B">
      <w:pPr>
        <w:jc w:val="center"/>
        <w:rPr>
          <w:b/>
          <w:sz w:val="24"/>
          <w:szCs w:val="24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6129"/>
      </w:tblGrid>
      <w:tr w:rsidR="000B443D" w:rsidRPr="00952D0A" w:rsidTr="00735769">
        <w:tc>
          <w:tcPr>
            <w:tcW w:w="2943" w:type="dxa"/>
          </w:tcPr>
          <w:p w:rsidR="00952D0A" w:rsidRDefault="000B443D" w:rsidP="005E19E7">
            <w:pPr>
              <w:pStyle w:val="ae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0B443D" w:rsidRPr="00952D0A" w:rsidRDefault="000B443D" w:rsidP="005E19E7">
            <w:pPr>
              <w:pStyle w:val="ae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129" w:type="dxa"/>
          </w:tcPr>
          <w:p w:rsidR="000B443D" w:rsidRPr="00952D0A" w:rsidRDefault="000B443D" w:rsidP="00735769">
            <w:pPr>
              <w:pStyle w:val="ae"/>
              <w:ind w:right="601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r w:rsidR="008C16E3" w:rsidRPr="00952D0A">
              <w:rPr>
                <w:rFonts w:ascii="Times New Roman" w:hAnsi="Times New Roman"/>
                <w:sz w:val="28"/>
                <w:szCs w:val="28"/>
              </w:rPr>
              <w:t>«Охрана окр</w:t>
            </w:r>
            <w:r w:rsidR="008C16E3" w:rsidRPr="00952D0A">
              <w:rPr>
                <w:rFonts w:ascii="Times New Roman" w:hAnsi="Times New Roman"/>
                <w:sz w:val="28"/>
                <w:szCs w:val="28"/>
              </w:rPr>
              <w:t>у</w:t>
            </w:r>
            <w:r w:rsidR="008C16E3" w:rsidRPr="00952D0A">
              <w:rPr>
                <w:rFonts w:ascii="Times New Roman" w:hAnsi="Times New Roman"/>
                <w:sz w:val="28"/>
                <w:szCs w:val="28"/>
              </w:rPr>
              <w:t>жающей среды» городского округа Кинель Самарской области</w:t>
            </w:r>
            <w:r w:rsidR="001C0A1E" w:rsidRPr="00952D0A">
              <w:rPr>
                <w:rFonts w:ascii="Times New Roman" w:hAnsi="Times New Roman"/>
                <w:sz w:val="28"/>
                <w:szCs w:val="28"/>
              </w:rPr>
              <w:t xml:space="preserve"> на 2026-2030 годы</w:t>
            </w:r>
            <w:r w:rsidR="00F74C4E" w:rsidRPr="00952D0A">
              <w:rPr>
                <w:rFonts w:ascii="Times New Roman" w:hAnsi="Times New Roman"/>
                <w:sz w:val="28"/>
                <w:szCs w:val="28"/>
              </w:rPr>
              <w:t>»</w:t>
            </w:r>
            <w:r w:rsidR="001C0A1E" w:rsidRPr="00952D0A">
              <w:rPr>
                <w:rFonts w:ascii="Times New Roman" w:hAnsi="Times New Roman"/>
                <w:sz w:val="28"/>
                <w:szCs w:val="28"/>
              </w:rPr>
              <w:t xml:space="preserve"> (д</w:t>
            </w:r>
            <w:r w:rsidR="001C0A1E" w:rsidRPr="00952D0A">
              <w:rPr>
                <w:rFonts w:ascii="Times New Roman" w:hAnsi="Times New Roman"/>
                <w:sz w:val="28"/>
                <w:szCs w:val="28"/>
              </w:rPr>
              <w:t>а</w:t>
            </w:r>
            <w:r w:rsidR="001C0A1E" w:rsidRPr="00952D0A">
              <w:rPr>
                <w:rFonts w:ascii="Times New Roman" w:hAnsi="Times New Roman"/>
                <w:sz w:val="28"/>
                <w:szCs w:val="28"/>
              </w:rPr>
              <w:t>лее – пр</w:t>
            </w:r>
            <w:r w:rsidR="001C0A1E" w:rsidRPr="00952D0A">
              <w:rPr>
                <w:rFonts w:ascii="Times New Roman" w:hAnsi="Times New Roman"/>
                <w:sz w:val="28"/>
                <w:szCs w:val="28"/>
              </w:rPr>
              <w:t>о</w:t>
            </w:r>
            <w:r w:rsidR="001C0A1E" w:rsidRPr="00952D0A">
              <w:rPr>
                <w:rFonts w:ascii="Times New Roman" w:hAnsi="Times New Roman"/>
                <w:sz w:val="28"/>
                <w:szCs w:val="28"/>
              </w:rPr>
              <w:t>грамма)</w:t>
            </w:r>
          </w:p>
        </w:tc>
      </w:tr>
      <w:tr w:rsidR="000B733C" w:rsidRPr="00952D0A" w:rsidTr="00735769">
        <w:tc>
          <w:tcPr>
            <w:tcW w:w="2943" w:type="dxa"/>
          </w:tcPr>
          <w:p w:rsidR="000B733C" w:rsidRPr="00952D0A" w:rsidRDefault="00116139" w:rsidP="005E19E7">
            <w:pPr>
              <w:pStyle w:val="ae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sz w:val="28"/>
                <w:szCs w:val="28"/>
              </w:rPr>
              <w:t>Дата принятия реш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е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ния о разработке м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у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ниципальной пр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о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6129" w:type="dxa"/>
          </w:tcPr>
          <w:p w:rsidR="000B733C" w:rsidRPr="00952D0A" w:rsidRDefault="000B733C" w:rsidP="00505D4F">
            <w:pPr>
              <w:pStyle w:val="ae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sz w:val="28"/>
                <w:szCs w:val="28"/>
              </w:rPr>
              <w:t>Распоряжение администрации городского округа Кинел</w:t>
            </w:r>
            <w:r w:rsidR="00405C48" w:rsidRPr="00952D0A">
              <w:rPr>
                <w:rFonts w:ascii="Times New Roman" w:hAnsi="Times New Roman"/>
                <w:sz w:val="28"/>
                <w:szCs w:val="28"/>
              </w:rPr>
              <w:t>ь</w:t>
            </w:r>
            <w:r w:rsidR="005762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0B3C" w:rsidRPr="00952D0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Самарской области 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№</w:t>
            </w:r>
            <w:r w:rsidR="00505D4F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505D4F" w:rsidRPr="00505D4F">
              <w:rPr>
                <w:rFonts w:ascii="Times New Roman" w:hAnsi="Times New Roman"/>
                <w:sz w:val="28"/>
                <w:szCs w:val="28"/>
                <w:u w:val="single"/>
              </w:rPr>
              <w:t>201</w:t>
            </w:r>
            <w:r w:rsidRPr="00505D4F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от</w:t>
            </w:r>
            <w:r w:rsidR="00505D4F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505D4F" w:rsidRPr="00505D4F">
              <w:rPr>
                <w:rFonts w:ascii="Times New Roman" w:hAnsi="Times New Roman"/>
                <w:sz w:val="28"/>
                <w:szCs w:val="28"/>
                <w:u w:val="single"/>
              </w:rPr>
              <w:t>05.09.</w:t>
            </w:r>
            <w:r w:rsidR="001D0272" w:rsidRPr="00505D4F">
              <w:rPr>
                <w:rFonts w:ascii="Times New Roman" w:hAnsi="Times New Roman"/>
                <w:sz w:val="28"/>
                <w:szCs w:val="28"/>
                <w:u w:val="single"/>
              </w:rPr>
              <w:t>202</w:t>
            </w:r>
            <w:r w:rsidRPr="00505D4F">
              <w:rPr>
                <w:rFonts w:ascii="Times New Roman" w:hAnsi="Times New Roman"/>
                <w:sz w:val="28"/>
                <w:szCs w:val="28"/>
                <w:u w:val="single"/>
              </w:rPr>
              <w:t>5 г.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 xml:space="preserve"> «О разработке муниципальной программы «</w:t>
            </w:r>
            <w:r w:rsidR="00AE7DF0" w:rsidRPr="00952D0A">
              <w:rPr>
                <w:rFonts w:ascii="Times New Roman" w:hAnsi="Times New Roman"/>
                <w:sz w:val="28"/>
                <w:szCs w:val="28"/>
              </w:rPr>
              <w:t xml:space="preserve">Охрана окружающей среды </w:t>
            </w:r>
            <w:r w:rsidR="001C0A1E" w:rsidRPr="00952D0A">
              <w:rPr>
                <w:rFonts w:ascii="Times New Roman" w:hAnsi="Times New Roman"/>
                <w:sz w:val="28"/>
                <w:szCs w:val="28"/>
              </w:rPr>
              <w:t>городского округа Кинель Сама</w:t>
            </w:r>
            <w:r w:rsidR="001C0A1E" w:rsidRPr="00952D0A">
              <w:rPr>
                <w:rFonts w:ascii="Times New Roman" w:hAnsi="Times New Roman"/>
                <w:sz w:val="28"/>
                <w:szCs w:val="28"/>
              </w:rPr>
              <w:t>р</w:t>
            </w:r>
            <w:r w:rsidR="001C0A1E" w:rsidRPr="00952D0A">
              <w:rPr>
                <w:rFonts w:ascii="Times New Roman" w:hAnsi="Times New Roman"/>
                <w:sz w:val="28"/>
                <w:szCs w:val="28"/>
              </w:rPr>
              <w:t>ской области на 2026-2030 годы</w:t>
            </w:r>
            <w:r w:rsidR="00AE7DF0" w:rsidRPr="00952D0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20B3C" w:rsidRPr="00952D0A" w:rsidTr="00735769">
        <w:tc>
          <w:tcPr>
            <w:tcW w:w="2943" w:type="dxa"/>
          </w:tcPr>
          <w:p w:rsidR="00620B3C" w:rsidRPr="00952D0A" w:rsidRDefault="00620B3C" w:rsidP="005E19E7">
            <w:pPr>
              <w:pStyle w:val="ae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sz w:val="28"/>
                <w:szCs w:val="28"/>
              </w:rPr>
              <w:t>Разработчик програ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м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мы</w:t>
            </w:r>
          </w:p>
        </w:tc>
        <w:tc>
          <w:tcPr>
            <w:tcW w:w="6129" w:type="dxa"/>
          </w:tcPr>
          <w:p w:rsidR="00620B3C" w:rsidRPr="00952D0A" w:rsidRDefault="00620B3C" w:rsidP="005E19E7">
            <w:pPr>
              <w:pStyle w:val="ae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sz w:val="28"/>
                <w:szCs w:val="28"/>
              </w:rPr>
              <w:t>Управление административного, экологического и муниципального контроля администрации г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о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ро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д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ского округа Кинель Самарской области</w:t>
            </w:r>
          </w:p>
        </w:tc>
      </w:tr>
      <w:tr w:rsidR="00620B3C" w:rsidRPr="00952D0A" w:rsidTr="00735769">
        <w:tc>
          <w:tcPr>
            <w:tcW w:w="2943" w:type="dxa"/>
          </w:tcPr>
          <w:p w:rsidR="00952D0A" w:rsidRDefault="00620B3C" w:rsidP="005E19E7">
            <w:pPr>
              <w:contextualSpacing/>
              <w:jc w:val="both"/>
              <w:rPr>
                <w:sz w:val="28"/>
                <w:szCs w:val="28"/>
              </w:rPr>
            </w:pPr>
            <w:r w:rsidRPr="00952D0A">
              <w:rPr>
                <w:sz w:val="28"/>
                <w:szCs w:val="28"/>
              </w:rPr>
              <w:t xml:space="preserve">Ответственный </w:t>
            </w:r>
          </w:p>
          <w:p w:rsidR="00952D0A" w:rsidRDefault="00620B3C" w:rsidP="005E19E7">
            <w:pPr>
              <w:contextualSpacing/>
              <w:jc w:val="both"/>
              <w:rPr>
                <w:sz w:val="28"/>
                <w:szCs w:val="28"/>
              </w:rPr>
            </w:pPr>
            <w:r w:rsidRPr="00952D0A">
              <w:rPr>
                <w:sz w:val="28"/>
                <w:szCs w:val="28"/>
              </w:rPr>
              <w:t xml:space="preserve">исполнитель </w:t>
            </w:r>
          </w:p>
          <w:p w:rsidR="00620B3C" w:rsidRPr="00952D0A" w:rsidRDefault="00620B3C" w:rsidP="005E19E7">
            <w:pPr>
              <w:contextualSpacing/>
              <w:jc w:val="both"/>
              <w:rPr>
                <w:sz w:val="28"/>
                <w:szCs w:val="28"/>
              </w:rPr>
            </w:pPr>
            <w:r w:rsidRPr="00952D0A">
              <w:rPr>
                <w:color w:val="000000" w:themeColor="text1"/>
                <w:sz w:val="28"/>
                <w:szCs w:val="28"/>
              </w:rPr>
              <w:t>П</w:t>
            </w:r>
            <w:r w:rsidRPr="00952D0A">
              <w:rPr>
                <w:sz w:val="28"/>
                <w:szCs w:val="28"/>
              </w:rPr>
              <w:t>рограммы</w:t>
            </w:r>
          </w:p>
        </w:tc>
        <w:tc>
          <w:tcPr>
            <w:tcW w:w="6129" w:type="dxa"/>
          </w:tcPr>
          <w:p w:rsidR="00620B3C" w:rsidRPr="00952D0A" w:rsidRDefault="00620B3C" w:rsidP="005E19E7">
            <w:pPr>
              <w:pStyle w:val="ae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sz w:val="28"/>
                <w:szCs w:val="28"/>
              </w:rPr>
              <w:t>Управление административного, экологического и муниципального контроля администрации г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о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ро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д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ского округа Кинель Самарской области</w:t>
            </w:r>
          </w:p>
        </w:tc>
      </w:tr>
      <w:tr w:rsidR="00620B3C" w:rsidRPr="00952D0A" w:rsidTr="00735769">
        <w:tc>
          <w:tcPr>
            <w:tcW w:w="2943" w:type="dxa"/>
          </w:tcPr>
          <w:p w:rsidR="00620B3C" w:rsidRPr="00952D0A" w:rsidRDefault="00620B3C" w:rsidP="005E19E7">
            <w:pPr>
              <w:pStyle w:val="aff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52D0A">
              <w:rPr>
                <w:rStyle w:val="afe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Направление, цель, задачи в соответствии со Стратегией соц</w:t>
            </w:r>
            <w:r w:rsidRPr="00952D0A">
              <w:rPr>
                <w:rStyle w:val="afe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и</w:t>
            </w:r>
            <w:r w:rsidRPr="00952D0A">
              <w:rPr>
                <w:rStyle w:val="afe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ально-экономического развития городского округа Кинель Сама</w:t>
            </w:r>
            <w:r w:rsidRPr="00952D0A">
              <w:rPr>
                <w:rStyle w:val="afe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р</w:t>
            </w:r>
            <w:r w:rsidRPr="00952D0A">
              <w:rPr>
                <w:rStyle w:val="afe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ской области на пер</w:t>
            </w:r>
            <w:r w:rsidRPr="00952D0A">
              <w:rPr>
                <w:rStyle w:val="afe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и</w:t>
            </w:r>
            <w:r w:rsidRPr="00952D0A">
              <w:rPr>
                <w:rStyle w:val="afe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од до 2025 года</w:t>
            </w:r>
          </w:p>
        </w:tc>
        <w:tc>
          <w:tcPr>
            <w:tcW w:w="6129" w:type="dxa"/>
          </w:tcPr>
          <w:p w:rsidR="006067E5" w:rsidRPr="00952D0A" w:rsidRDefault="006067E5" w:rsidP="004177DD">
            <w:pPr>
              <w:pStyle w:val="ae"/>
              <w:ind w:firstLine="3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sz w:val="28"/>
                <w:szCs w:val="28"/>
              </w:rPr>
              <w:t>Направление -</w:t>
            </w:r>
            <w:r w:rsidR="005762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ОХРАНА ОКРУЖАЮЩЕЙ СРЕДЫ</w:t>
            </w:r>
            <w:r w:rsidR="004177D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067E5" w:rsidRPr="00952D0A" w:rsidRDefault="006067E5" w:rsidP="004177DD">
            <w:pPr>
              <w:ind w:firstLine="351"/>
              <w:jc w:val="both"/>
              <w:rPr>
                <w:sz w:val="28"/>
                <w:szCs w:val="28"/>
              </w:rPr>
            </w:pPr>
            <w:r w:rsidRPr="00952D0A">
              <w:rPr>
                <w:sz w:val="28"/>
                <w:szCs w:val="28"/>
              </w:rPr>
              <w:t xml:space="preserve">Цель - обеспечение конституционных прав граждан городского округа Кинель Самарской области </w:t>
            </w:r>
            <w:r w:rsidR="00A0732D">
              <w:rPr>
                <w:sz w:val="28"/>
                <w:szCs w:val="28"/>
              </w:rPr>
              <w:t xml:space="preserve">(далее - городской округ) </w:t>
            </w:r>
            <w:r w:rsidRPr="00952D0A">
              <w:rPr>
                <w:sz w:val="28"/>
                <w:szCs w:val="28"/>
              </w:rPr>
              <w:t>на благопр</w:t>
            </w:r>
            <w:r w:rsidRPr="00952D0A">
              <w:rPr>
                <w:sz w:val="28"/>
                <w:szCs w:val="28"/>
              </w:rPr>
              <w:t>и</w:t>
            </w:r>
            <w:r w:rsidRPr="00952D0A">
              <w:rPr>
                <w:sz w:val="28"/>
                <w:szCs w:val="28"/>
              </w:rPr>
              <w:t>ятную окружающую среду, сохранение приро</w:t>
            </w:r>
            <w:r w:rsidRPr="00952D0A">
              <w:rPr>
                <w:sz w:val="28"/>
                <w:szCs w:val="28"/>
              </w:rPr>
              <w:t>д</w:t>
            </w:r>
            <w:r w:rsidRPr="00952D0A">
              <w:rPr>
                <w:sz w:val="28"/>
                <w:szCs w:val="28"/>
              </w:rPr>
              <w:t>ных экосистем, формирование экологической культуры н</w:t>
            </w:r>
            <w:r w:rsidRPr="00952D0A">
              <w:rPr>
                <w:sz w:val="28"/>
                <w:szCs w:val="28"/>
              </w:rPr>
              <w:t>а</w:t>
            </w:r>
            <w:r w:rsidRPr="00952D0A">
              <w:rPr>
                <w:sz w:val="28"/>
                <w:szCs w:val="28"/>
              </w:rPr>
              <w:t>селения городского округа.</w:t>
            </w:r>
          </w:p>
          <w:p w:rsidR="006067E5" w:rsidRPr="00952D0A" w:rsidRDefault="006067E5" w:rsidP="004177DD">
            <w:pPr>
              <w:ind w:firstLine="351"/>
              <w:jc w:val="both"/>
              <w:rPr>
                <w:sz w:val="28"/>
                <w:szCs w:val="28"/>
              </w:rPr>
            </w:pPr>
            <w:r w:rsidRPr="00952D0A">
              <w:rPr>
                <w:sz w:val="28"/>
                <w:szCs w:val="28"/>
              </w:rPr>
              <w:t xml:space="preserve">Задачи программы: </w:t>
            </w:r>
          </w:p>
          <w:p w:rsidR="006067E5" w:rsidRPr="00952D0A" w:rsidRDefault="004177DD" w:rsidP="004177DD">
            <w:pPr>
              <w:ind w:firstLine="3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067E5" w:rsidRPr="00952D0A">
              <w:rPr>
                <w:sz w:val="28"/>
                <w:szCs w:val="28"/>
              </w:rPr>
              <w:t>овлечение граждан в деятельность по сохр</w:t>
            </w:r>
            <w:r w:rsidR="006067E5" w:rsidRPr="00952D0A">
              <w:rPr>
                <w:sz w:val="28"/>
                <w:szCs w:val="28"/>
              </w:rPr>
              <w:t>а</w:t>
            </w:r>
            <w:r w:rsidR="006067E5" w:rsidRPr="00952D0A">
              <w:rPr>
                <w:sz w:val="28"/>
                <w:szCs w:val="28"/>
              </w:rPr>
              <w:t>нению окружающей среды на территории горо</w:t>
            </w:r>
            <w:r w:rsidR="006067E5" w:rsidRPr="00952D0A">
              <w:rPr>
                <w:sz w:val="28"/>
                <w:szCs w:val="28"/>
              </w:rPr>
              <w:t>д</w:t>
            </w:r>
            <w:r w:rsidR="006067E5" w:rsidRPr="00952D0A">
              <w:rPr>
                <w:sz w:val="28"/>
                <w:szCs w:val="28"/>
              </w:rPr>
              <w:t>ского округа;</w:t>
            </w:r>
          </w:p>
          <w:p w:rsidR="006067E5" w:rsidRPr="00952D0A" w:rsidRDefault="004177DD" w:rsidP="004177DD">
            <w:pPr>
              <w:ind w:firstLine="3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067E5" w:rsidRPr="00952D0A">
              <w:rPr>
                <w:sz w:val="28"/>
                <w:szCs w:val="28"/>
              </w:rPr>
              <w:t>овышение экологической грамотности ж</w:t>
            </w:r>
            <w:r w:rsidR="006067E5" w:rsidRPr="00952D0A">
              <w:rPr>
                <w:sz w:val="28"/>
                <w:szCs w:val="28"/>
              </w:rPr>
              <w:t>и</w:t>
            </w:r>
            <w:r w:rsidR="006067E5" w:rsidRPr="00952D0A">
              <w:rPr>
                <w:sz w:val="28"/>
                <w:szCs w:val="28"/>
              </w:rPr>
              <w:t>телей городского округа, формирование нравс</w:t>
            </w:r>
            <w:r w:rsidR="006067E5" w:rsidRPr="00952D0A">
              <w:rPr>
                <w:sz w:val="28"/>
                <w:szCs w:val="28"/>
              </w:rPr>
              <w:t>т</w:t>
            </w:r>
            <w:r w:rsidR="006067E5" w:rsidRPr="00952D0A">
              <w:rPr>
                <w:sz w:val="28"/>
                <w:szCs w:val="28"/>
              </w:rPr>
              <w:t>венного и бережного отношения к окружающей пр</w:t>
            </w:r>
            <w:r w:rsidR="006067E5" w:rsidRPr="00952D0A">
              <w:rPr>
                <w:sz w:val="28"/>
                <w:szCs w:val="28"/>
              </w:rPr>
              <w:t>и</w:t>
            </w:r>
            <w:r w:rsidR="006067E5" w:rsidRPr="00952D0A">
              <w:rPr>
                <w:sz w:val="28"/>
                <w:szCs w:val="28"/>
              </w:rPr>
              <w:t>родной среде.</w:t>
            </w:r>
          </w:p>
          <w:p w:rsidR="00620B3C" w:rsidRPr="00952D0A" w:rsidRDefault="004177DD" w:rsidP="00A0732D">
            <w:pPr>
              <w:ind w:firstLine="3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="006067E5" w:rsidRPr="00952D0A">
              <w:rPr>
                <w:sz w:val="28"/>
                <w:szCs w:val="28"/>
              </w:rPr>
              <w:t>ривлечение предприятий и организаций к решению проблем по сохранению природных экосистем, стабилизации экологической обст</w:t>
            </w:r>
            <w:r w:rsidR="006067E5" w:rsidRPr="00952D0A">
              <w:rPr>
                <w:sz w:val="28"/>
                <w:szCs w:val="28"/>
              </w:rPr>
              <w:t>а</w:t>
            </w:r>
            <w:r w:rsidR="006067E5" w:rsidRPr="00952D0A">
              <w:rPr>
                <w:sz w:val="28"/>
                <w:szCs w:val="28"/>
              </w:rPr>
              <w:t>новки в городском округе.</w:t>
            </w:r>
          </w:p>
        </w:tc>
      </w:tr>
      <w:tr w:rsidR="00620B3C" w:rsidRPr="00952D0A" w:rsidTr="00735769">
        <w:trPr>
          <w:trHeight w:val="843"/>
        </w:trPr>
        <w:tc>
          <w:tcPr>
            <w:tcW w:w="2943" w:type="dxa"/>
          </w:tcPr>
          <w:p w:rsidR="00620B3C" w:rsidRPr="00952D0A" w:rsidRDefault="00620B3C" w:rsidP="005E19E7">
            <w:pPr>
              <w:pStyle w:val="ae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Цели и </w:t>
            </w:r>
            <w:r w:rsidRPr="00952D0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задачи П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р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о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6129" w:type="dxa"/>
          </w:tcPr>
          <w:p w:rsidR="00620B3C" w:rsidRPr="00952D0A" w:rsidRDefault="00620B3C" w:rsidP="005E19E7">
            <w:pPr>
              <w:pStyle w:val="ae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sz w:val="28"/>
                <w:szCs w:val="28"/>
              </w:rPr>
              <w:t>Цель программы - обеспечение конституц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и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онных прав граждан городского округа на бл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а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гоприятную окружающую среду, сохранение природных экосистем, формирование эколог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и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ческой культуры населения городского о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к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 xml:space="preserve">руга. </w:t>
            </w:r>
          </w:p>
          <w:p w:rsidR="00620B3C" w:rsidRPr="00952D0A" w:rsidRDefault="00620B3C" w:rsidP="005E19E7">
            <w:pPr>
              <w:pStyle w:val="ae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sz w:val="28"/>
                <w:szCs w:val="28"/>
              </w:rPr>
              <w:t>Задачи:</w:t>
            </w:r>
          </w:p>
          <w:p w:rsidR="00620B3C" w:rsidRPr="00952D0A" w:rsidRDefault="004177DD" w:rsidP="005E19E7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20B3C" w:rsidRPr="00952D0A">
              <w:rPr>
                <w:sz w:val="28"/>
                <w:szCs w:val="28"/>
              </w:rPr>
              <w:t>овлечение граждан в деятельность по сохр</w:t>
            </w:r>
            <w:r w:rsidR="00620B3C" w:rsidRPr="00952D0A">
              <w:rPr>
                <w:sz w:val="28"/>
                <w:szCs w:val="28"/>
              </w:rPr>
              <w:t>а</w:t>
            </w:r>
            <w:r w:rsidR="00620B3C" w:rsidRPr="00952D0A">
              <w:rPr>
                <w:sz w:val="28"/>
                <w:szCs w:val="28"/>
              </w:rPr>
              <w:t>нению окружающей среды на территории горо</w:t>
            </w:r>
            <w:r w:rsidR="00620B3C" w:rsidRPr="00952D0A">
              <w:rPr>
                <w:sz w:val="28"/>
                <w:szCs w:val="28"/>
              </w:rPr>
              <w:t>д</w:t>
            </w:r>
            <w:r w:rsidR="00620B3C" w:rsidRPr="00952D0A">
              <w:rPr>
                <w:sz w:val="28"/>
                <w:szCs w:val="28"/>
              </w:rPr>
              <w:t>ского окр</w:t>
            </w:r>
            <w:r w:rsidR="00620B3C" w:rsidRPr="00952D0A">
              <w:rPr>
                <w:sz w:val="28"/>
                <w:szCs w:val="28"/>
              </w:rPr>
              <w:t>у</w:t>
            </w:r>
            <w:r w:rsidR="00620B3C" w:rsidRPr="00952D0A">
              <w:rPr>
                <w:sz w:val="28"/>
                <w:szCs w:val="28"/>
              </w:rPr>
              <w:t>га;</w:t>
            </w:r>
          </w:p>
          <w:p w:rsidR="00620B3C" w:rsidRPr="00952D0A" w:rsidRDefault="004177DD" w:rsidP="005E19E7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20B3C" w:rsidRPr="00952D0A">
              <w:rPr>
                <w:sz w:val="28"/>
                <w:szCs w:val="28"/>
              </w:rPr>
              <w:t>овышение экологической грамотности жит</w:t>
            </w:r>
            <w:r w:rsidR="00620B3C" w:rsidRPr="00952D0A">
              <w:rPr>
                <w:sz w:val="28"/>
                <w:szCs w:val="28"/>
              </w:rPr>
              <w:t>е</w:t>
            </w:r>
            <w:r w:rsidR="00620B3C" w:rsidRPr="00952D0A">
              <w:rPr>
                <w:sz w:val="28"/>
                <w:szCs w:val="28"/>
              </w:rPr>
              <w:t>лей городского округа области, формирование нравственного и бережного отношения к окр</w:t>
            </w:r>
            <w:r w:rsidR="00620B3C" w:rsidRPr="00952D0A">
              <w:rPr>
                <w:sz w:val="28"/>
                <w:szCs w:val="28"/>
              </w:rPr>
              <w:t>у</w:t>
            </w:r>
            <w:r w:rsidR="00620B3C" w:rsidRPr="00952D0A">
              <w:rPr>
                <w:sz w:val="28"/>
                <w:szCs w:val="28"/>
              </w:rPr>
              <w:t>жающей природной среде.</w:t>
            </w:r>
          </w:p>
          <w:p w:rsidR="00620B3C" w:rsidRPr="00952D0A" w:rsidRDefault="004177DD" w:rsidP="00A0732D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20B3C" w:rsidRPr="00952D0A">
              <w:rPr>
                <w:sz w:val="28"/>
                <w:szCs w:val="28"/>
              </w:rPr>
              <w:t>ривлечение предприятий и организаций к решению проблем по сохранению природных экосистем, стабилизации экологической обст</w:t>
            </w:r>
            <w:r w:rsidR="00620B3C" w:rsidRPr="00952D0A">
              <w:rPr>
                <w:sz w:val="28"/>
                <w:szCs w:val="28"/>
              </w:rPr>
              <w:t>а</w:t>
            </w:r>
            <w:r w:rsidR="00620B3C" w:rsidRPr="00952D0A">
              <w:rPr>
                <w:sz w:val="28"/>
                <w:szCs w:val="28"/>
              </w:rPr>
              <w:t>новки в городском округе и.</w:t>
            </w:r>
          </w:p>
        </w:tc>
      </w:tr>
      <w:tr w:rsidR="00620B3C" w:rsidRPr="00952D0A" w:rsidTr="00735769">
        <w:trPr>
          <w:trHeight w:val="1170"/>
        </w:trPr>
        <w:tc>
          <w:tcPr>
            <w:tcW w:w="2943" w:type="dxa"/>
          </w:tcPr>
          <w:p w:rsidR="00620B3C" w:rsidRPr="00952D0A" w:rsidRDefault="00620B3C" w:rsidP="005E19E7">
            <w:pPr>
              <w:pStyle w:val="ae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Сроки и этапы реал</w:t>
            </w:r>
            <w:r w:rsidRPr="00952D0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952D0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зации </w:t>
            </w:r>
            <w:r w:rsidRPr="00952D0A">
              <w:rPr>
                <w:rStyle w:val="afe"/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муниципальной</w:t>
            </w:r>
            <w:r w:rsidR="0057622F">
              <w:rPr>
                <w:rStyle w:val="afe"/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 xml:space="preserve"> </w:t>
            </w:r>
            <w:r w:rsidRPr="00952D0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программы</w:t>
            </w:r>
          </w:p>
          <w:p w:rsidR="00620B3C" w:rsidRPr="00952D0A" w:rsidRDefault="00620B3C" w:rsidP="005E19E7">
            <w:pPr>
              <w:pStyle w:val="a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29" w:type="dxa"/>
          </w:tcPr>
          <w:p w:rsidR="00620B3C" w:rsidRPr="00952D0A" w:rsidRDefault="00620B3C" w:rsidP="004177DD">
            <w:pPr>
              <w:pStyle w:val="ae"/>
              <w:ind w:firstLine="3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sz w:val="28"/>
                <w:szCs w:val="28"/>
              </w:rPr>
              <w:t>2026 - 2030 годы</w:t>
            </w:r>
          </w:p>
          <w:p w:rsidR="006067E5" w:rsidRPr="00952D0A" w:rsidRDefault="006067E5" w:rsidP="00A0732D">
            <w:pPr>
              <w:pStyle w:val="ae"/>
              <w:ind w:firstLine="3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sz w:val="28"/>
                <w:szCs w:val="28"/>
              </w:rPr>
              <w:t>Реализация Программы не предусматривает выделение этапов, поскольку программные м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е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роприятия рассчитаны на реализацию в течени</w:t>
            </w:r>
            <w:proofErr w:type="gramStart"/>
            <w:r w:rsidRPr="00952D0A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952D0A">
              <w:rPr>
                <w:rFonts w:ascii="Times New Roman" w:hAnsi="Times New Roman"/>
                <w:sz w:val="28"/>
                <w:szCs w:val="28"/>
              </w:rPr>
              <w:t xml:space="preserve"> всего периода действия </w:t>
            </w:r>
            <w:r w:rsidR="00A0732D">
              <w:rPr>
                <w:rFonts w:ascii="Times New Roman" w:hAnsi="Times New Roman"/>
                <w:sz w:val="28"/>
                <w:szCs w:val="28"/>
              </w:rPr>
              <w:t>п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р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о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граммы.</w:t>
            </w:r>
          </w:p>
        </w:tc>
      </w:tr>
      <w:tr w:rsidR="00620B3C" w:rsidRPr="00952D0A" w:rsidTr="00735769">
        <w:trPr>
          <w:trHeight w:val="558"/>
        </w:trPr>
        <w:tc>
          <w:tcPr>
            <w:tcW w:w="2943" w:type="dxa"/>
          </w:tcPr>
          <w:p w:rsidR="00620B3C" w:rsidRPr="00952D0A" w:rsidRDefault="00620B3C" w:rsidP="005E19E7">
            <w:pPr>
              <w:pStyle w:val="aff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52D0A">
              <w:rPr>
                <w:rStyle w:val="afe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Показатели (индик</w:t>
            </w:r>
            <w:r w:rsidRPr="00952D0A">
              <w:rPr>
                <w:rStyle w:val="afe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</w:t>
            </w:r>
            <w:r w:rsidRPr="00952D0A">
              <w:rPr>
                <w:rStyle w:val="afe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торы) муниципальной программы</w:t>
            </w:r>
          </w:p>
          <w:p w:rsidR="00620B3C" w:rsidRPr="00952D0A" w:rsidRDefault="00620B3C" w:rsidP="005E19E7">
            <w:pPr>
              <w:pStyle w:val="ae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29" w:type="dxa"/>
          </w:tcPr>
          <w:p w:rsidR="00620B3C" w:rsidRPr="00952D0A" w:rsidRDefault="00620B3C" w:rsidP="005E19E7">
            <w:pPr>
              <w:pStyle w:val="ae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sz w:val="28"/>
                <w:szCs w:val="28"/>
              </w:rPr>
              <w:t>1. Рост вовлеченности населения и организ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а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ций в эк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о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логические мероприятия, в том числе:</w:t>
            </w:r>
          </w:p>
          <w:p w:rsidR="00620B3C" w:rsidRPr="00952D0A" w:rsidRDefault="00620B3C" w:rsidP="005E19E7">
            <w:pPr>
              <w:pStyle w:val="ae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sz w:val="28"/>
                <w:szCs w:val="28"/>
              </w:rPr>
              <w:t>в проведение уборки прибрежных территорий водоёмов и рекреационных зон,</w:t>
            </w:r>
          </w:p>
          <w:p w:rsidR="00620B3C" w:rsidRPr="00952D0A" w:rsidRDefault="00620B3C" w:rsidP="005E19E7">
            <w:pPr>
              <w:pStyle w:val="ae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sz w:val="28"/>
                <w:szCs w:val="28"/>
              </w:rPr>
              <w:t>в проведение озеленения городских террит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о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рий</w:t>
            </w:r>
            <w:r w:rsidR="00F6535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20B3C" w:rsidRPr="00952D0A" w:rsidRDefault="00620B3C" w:rsidP="005E19E7">
            <w:pPr>
              <w:pStyle w:val="ae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sz w:val="28"/>
                <w:szCs w:val="28"/>
              </w:rPr>
              <w:t>2. Сокращение количества несанкционир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о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ванных св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а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лок.</w:t>
            </w:r>
          </w:p>
          <w:p w:rsidR="00620B3C" w:rsidRPr="00952D0A" w:rsidRDefault="00620B3C" w:rsidP="005E19E7">
            <w:pPr>
              <w:pStyle w:val="ae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sz w:val="28"/>
                <w:szCs w:val="28"/>
              </w:rPr>
              <w:t>3. Увеличение площадей озеленённых терр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и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торий.</w:t>
            </w:r>
          </w:p>
          <w:p w:rsidR="00620B3C" w:rsidRPr="00952D0A" w:rsidRDefault="00620B3C" w:rsidP="005E19E7">
            <w:pPr>
              <w:pStyle w:val="ae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sz w:val="28"/>
                <w:szCs w:val="28"/>
              </w:rPr>
              <w:t>4. Повышение эффективности экологического просв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е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щения, в том числе:</w:t>
            </w:r>
          </w:p>
          <w:p w:rsidR="00620B3C" w:rsidRPr="00952D0A" w:rsidRDefault="00620B3C" w:rsidP="005E19E7">
            <w:pPr>
              <w:pStyle w:val="ae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sz w:val="28"/>
                <w:szCs w:val="28"/>
              </w:rPr>
              <w:t>увеличение количества информаций в СМИ,</w:t>
            </w:r>
          </w:p>
          <w:p w:rsidR="00620B3C" w:rsidRPr="00952D0A" w:rsidRDefault="00620B3C" w:rsidP="005E19E7">
            <w:pPr>
              <w:pStyle w:val="ae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2D0A">
              <w:rPr>
                <w:rFonts w:ascii="Times New Roman" w:hAnsi="Times New Roman"/>
                <w:sz w:val="28"/>
                <w:szCs w:val="28"/>
              </w:rPr>
              <w:t>увеличение количества участников в эколог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и</w:t>
            </w:r>
            <w:r w:rsidRPr="00952D0A">
              <w:rPr>
                <w:rFonts w:ascii="Times New Roman" w:hAnsi="Times New Roman"/>
                <w:sz w:val="28"/>
                <w:szCs w:val="28"/>
              </w:rPr>
              <w:t>ческих конкурсах.</w:t>
            </w:r>
          </w:p>
        </w:tc>
      </w:tr>
      <w:tr w:rsidR="00620B3C" w:rsidRPr="00952D0A" w:rsidTr="00735769">
        <w:trPr>
          <w:trHeight w:val="554"/>
        </w:trPr>
        <w:tc>
          <w:tcPr>
            <w:tcW w:w="2943" w:type="dxa"/>
          </w:tcPr>
          <w:p w:rsidR="005E19E7" w:rsidRDefault="00620B3C" w:rsidP="005E19E7">
            <w:pPr>
              <w:contextualSpacing/>
              <w:jc w:val="both"/>
              <w:rPr>
                <w:sz w:val="28"/>
                <w:szCs w:val="28"/>
              </w:rPr>
            </w:pPr>
            <w:r w:rsidRPr="00952D0A">
              <w:rPr>
                <w:sz w:val="28"/>
                <w:szCs w:val="28"/>
              </w:rPr>
              <w:t>Перечень</w:t>
            </w:r>
          </w:p>
          <w:p w:rsidR="00620B3C" w:rsidRPr="00952D0A" w:rsidRDefault="00620B3C" w:rsidP="005E19E7">
            <w:pPr>
              <w:contextualSpacing/>
              <w:jc w:val="both"/>
              <w:rPr>
                <w:sz w:val="28"/>
                <w:szCs w:val="28"/>
              </w:rPr>
            </w:pPr>
            <w:r w:rsidRPr="00952D0A">
              <w:rPr>
                <w:sz w:val="28"/>
                <w:szCs w:val="28"/>
              </w:rPr>
              <w:t>подпрограмм</w:t>
            </w:r>
          </w:p>
        </w:tc>
        <w:tc>
          <w:tcPr>
            <w:tcW w:w="6129" w:type="dxa"/>
          </w:tcPr>
          <w:p w:rsidR="00620B3C" w:rsidRPr="00952D0A" w:rsidRDefault="00620B3C" w:rsidP="005E19E7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D0A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отсутствуют </w:t>
            </w:r>
          </w:p>
        </w:tc>
      </w:tr>
      <w:tr w:rsidR="00620B3C" w:rsidRPr="00952D0A" w:rsidTr="00735769">
        <w:trPr>
          <w:trHeight w:val="727"/>
        </w:trPr>
        <w:tc>
          <w:tcPr>
            <w:tcW w:w="2943" w:type="dxa"/>
          </w:tcPr>
          <w:p w:rsidR="00620B3C" w:rsidRPr="00952D0A" w:rsidRDefault="00620B3C" w:rsidP="005E19E7">
            <w:pPr>
              <w:contextualSpacing/>
              <w:jc w:val="both"/>
              <w:rPr>
                <w:sz w:val="28"/>
                <w:szCs w:val="28"/>
              </w:rPr>
            </w:pPr>
            <w:r w:rsidRPr="00952D0A">
              <w:rPr>
                <w:sz w:val="28"/>
                <w:szCs w:val="28"/>
              </w:rPr>
              <w:lastRenderedPageBreak/>
              <w:t>Объемы и источники финансирования м</w:t>
            </w:r>
            <w:r w:rsidRPr="00952D0A">
              <w:rPr>
                <w:sz w:val="28"/>
                <w:szCs w:val="28"/>
              </w:rPr>
              <w:t>е</w:t>
            </w:r>
            <w:r w:rsidRPr="00952D0A">
              <w:rPr>
                <w:sz w:val="28"/>
                <w:szCs w:val="28"/>
              </w:rPr>
              <w:t>роприятий, опред</w:t>
            </w:r>
            <w:r w:rsidRPr="00952D0A">
              <w:rPr>
                <w:sz w:val="28"/>
                <w:szCs w:val="28"/>
              </w:rPr>
              <w:t>е</w:t>
            </w:r>
            <w:r w:rsidRPr="00952D0A">
              <w:rPr>
                <w:sz w:val="28"/>
                <w:szCs w:val="28"/>
              </w:rPr>
              <w:t>ленных муниципал</w:t>
            </w:r>
            <w:r w:rsidRPr="00952D0A">
              <w:rPr>
                <w:sz w:val="28"/>
                <w:szCs w:val="28"/>
              </w:rPr>
              <w:t>ь</w:t>
            </w:r>
            <w:r w:rsidRPr="00952D0A">
              <w:rPr>
                <w:sz w:val="28"/>
                <w:szCs w:val="28"/>
              </w:rPr>
              <w:t>ной программой</w:t>
            </w:r>
          </w:p>
          <w:p w:rsidR="00D36AAB" w:rsidRPr="00952D0A" w:rsidRDefault="00D36AAB" w:rsidP="005E19E7">
            <w:pPr>
              <w:pStyle w:val="a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9" w:type="dxa"/>
          </w:tcPr>
          <w:p w:rsidR="00620B3C" w:rsidRPr="00952D0A" w:rsidRDefault="00620B3C" w:rsidP="005E19E7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  <w:r w:rsidRPr="00952D0A">
              <w:rPr>
                <w:sz w:val="28"/>
                <w:szCs w:val="28"/>
              </w:rPr>
              <w:t>Общий объем финансирования на весь период реализ</w:t>
            </w:r>
            <w:r w:rsidRPr="00952D0A">
              <w:rPr>
                <w:sz w:val="28"/>
                <w:szCs w:val="28"/>
              </w:rPr>
              <w:t>а</w:t>
            </w:r>
            <w:r w:rsidRPr="00952D0A">
              <w:rPr>
                <w:sz w:val="28"/>
                <w:szCs w:val="28"/>
              </w:rPr>
              <w:t>ции Программы составляет 12608,00 тыс. рублей.</w:t>
            </w:r>
          </w:p>
          <w:p w:rsidR="00620B3C" w:rsidRPr="00952D0A" w:rsidRDefault="00620B3C" w:rsidP="005E19E7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  <w:r w:rsidRPr="00952D0A">
              <w:rPr>
                <w:sz w:val="28"/>
                <w:szCs w:val="28"/>
              </w:rPr>
              <w:t>Суммы ежегодного финансирования соста</w:t>
            </w:r>
            <w:r w:rsidRPr="00952D0A">
              <w:rPr>
                <w:sz w:val="28"/>
                <w:szCs w:val="28"/>
              </w:rPr>
              <w:t>в</w:t>
            </w:r>
            <w:r w:rsidRPr="00952D0A">
              <w:rPr>
                <w:sz w:val="28"/>
                <w:szCs w:val="28"/>
              </w:rPr>
              <w:t>ляют:</w:t>
            </w:r>
          </w:p>
          <w:p w:rsidR="00620B3C" w:rsidRPr="00952D0A" w:rsidRDefault="00620B3C" w:rsidP="005E19E7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  <w:r w:rsidRPr="00952D0A">
              <w:rPr>
                <w:sz w:val="28"/>
                <w:szCs w:val="28"/>
              </w:rPr>
              <w:t>2026 год – 2321,00 тыс. рублей;</w:t>
            </w:r>
          </w:p>
          <w:p w:rsidR="00620B3C" w:rsidRPr="00952D0A" w:rsidRDefault="00620B3C" w:rsidP="005E19E7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  <w:r w:rsidRPr="00952D0A">
              <w:rPr>
                <w:sz w:val="28"/>
                <w:szCs w:val="28"/>
              </w:rPr>
              <w:t>2027 год – 2391,00 тыс. рублей;</w:t>
            </w:r>
          </w:p>
          <w:p w:rsidR="00620B3C" w:rsidRPr="00952D0A" w:rsidRDefault="00620B3C" w:rsidP="005E19E7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  <w:r w:rsidRPr="00952D0A">
              <w:rPr>
                <w:sz w:val="28"/>
                <w:szCs w:val="28"/>
              </w:rPr>
              <w:t>2028 год – 2488,00 тыс. рублей;</w:t>
            </w:r>
          </w:p>
          <w:p w:rsidR="00620B3C" w:rsidRPr="00952D0A" w:rsidRDefault="00620B3C" w:rsidP="005E19E7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  <w:r w:rsidRPr="00952D0A">
              <w:rPr>
                <w:sz w:val="28"/>
                <w:szCs w:val="28"/>
              </w:rPr>
              <w:t>2029 год – 2618,00 тыс. рублей;</w:t>
            </w:r>
          </w:p>
          <w:p w:rsidR="00620B3C" w:rsidRPr="00952D0A" w:rsidRDefault="00620B3C" w:rsidP="005E19E7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  <w:r w:rsidRPr="00952D0A">
              <w:rPr>
                <w:sz w:val="28"/>
                <w:szCs w:val="28"/>
              </w:rPr>
              <w:t>2030 год – 2790,00 тыс. рублей.</w:t>
            </w:r>
          </w:p>
          <w:p w:rsidR="00620B3C" w:rsidRPr="00952D0A" w:rsidRDefault="00620B3C" w:rsidP="005E19E7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  <w:r w:rsidRPr="00952D0A">
              <w:rPr>
                <w:sz w:val="28"/>
                <w:szCs w:val="28"/>
              </w:rPr>
              <w:t>Источники финансирования:</w:t>
            </w:r>
          </w:p>
          <w:p w:rsidR="00620B3C" w:rsidRPr="00891793" w:rsidRDefault="00620B3C" w:rsidP="005E19E7">
            <w:pPr>
              <w:ind w:firstLine="317"/>
              <w:contextualSpacing/>
              <w:jc w:val="both"/>
              <w:rPr>
                <w:strike/>
                <w:sz w:val="28"/>
                <w:szCs w:val="28"/>
              </w:rPr>
            </w:pPr>
            <w:r w:rsidRPr="00952D0A">
              <w:rPr>
                <w:sz w:val="28"/>
                <w:szCs w:val="28"/>
              </w:rPr>
              <w:t xml:space="preserve">Бюджет городского округа </w:t>
            </w:r>
            <w:r w:rsidR="00A0732D">
              <w:rPr>
                <w:sz w:val="28"/>
                <w:szCs w:val="28"/>
              </w:rPr>
              <w:t xml:space="preserve">- </w:t>
            </w:r>
            <w:r w:rsidRPr="00952D0A">
              <w:rPr>
                <w:sz w:val="28"/>
                <w:szCs w:val="28"/>
              </w:rPr>
              <w:t>по разделу «О</w:t>
            </w:r>
            <w:r w:rsidRPr="00952D0A">
              <w:rPr>
                <w:sz w:val="28"/>
                <w:szCs w:val="28"/>
              </w:rPr>
              <w:t>х</w:t>
            </w:r>
            <w:r w:rsidRPr="00952D0A">
              <w:rPr>
                <w:sz w:val="28"/>
                <w:szCs w:val="28"/>
              </w:rPr>
              <w:t>рана окр</w:t>
            </w:r>
            <w:r w:rsidRPr="00952D0A">
              <w:rPr>
                <w:sz w:val="28"/>
                <w:szCs w:val="28"/>
              </w:rPr>
              <w:t>у</w:t>
            </w:r>
            <w:r w:rsidRPr="00952D0A">
              <w:rPr>
                <w:sz w:val="28"/>
                <w:szCs w:val="28"/>
              </w:rPr>
              <w:t>жающей среды»</w:t>
            </w:r>
            <w:r w:rsidR="003D198E">
              <w:rPr>
                <w:sz w:val="28"/>
                <w:szCs w:val="28"/>
              </w:rPr>
              <w:t>.</w:t>
            </w:r>
          </w:p>
          <w:p w:rsidR="00620B3C" w:rsidRPr="00952D0A" w:rsidRDefault="00620B3C" w:rsidP="00A0732D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  <w:r w:rsidRPr="00952D0A">
              <w:rPr>
                <w:sz w:val="28"/>
                <w:szCs w:val="28"/>
              </w:rPr>
              <w:t>Объемы финансирования из бюджета мун</w:t>
            </w:r>
            <w:r w:rsidRPr="00952D0A">
              <w:rPr>
                <w:sz w:val="28"/>
                <w:szCs w:val="28"/>
              </w:rPr>
              <w:t>и</w:t>
            </w:r>
            <w:r w:rsidRPr="00952D0A">
              <w:rPr>
                <w:sz w:val="28"/>
                <w:szCs w:val="28"/>
              </w:rPr>
              <w:t>ципального образования, предусмотренные пр</w:t>
            </w:r>
            <w:r w:rsidRPr="00952D0A">
              <w:rPr>
                <w:sz w:val="28"/>
                <w:szCs w:val="28"/>
              </w:rPr>
              <w:t>о</w:t>
            </w:r>
            <w:r w:rsidRPr="00952D0A">
              <w:rPr>
                <w:sz w:val="28"/>
                <w:szCs w:val="28"/>
              </w:rPr>
              <w:t>граммой, носят ориентировочный характер и подлежат ежегодной корректировке при форм</w:t>
            </w:r>
            <w:r w:rsidRPr="00952D0A">
              <w:rPr>
                <w:sz w:val="28"/>
                <w:szCs w:val="28"/>
              </w:rPr>
              <w:t>и</w:t>
            </w:r>
            <w:r w:rsidRPr="00952D0A">
              <w:rPr>
                <w:sz w:val="28"/>
                <w:szCs w:val="28"/>
              </w:rPr>
              <w:t>ровании и утверждении бюджета городского о</w:t>
            </w:r>
            <w:r w:rsidRPr="00952D0A">
              <w:rPr>
                <w:sz w:val="28"/>
                <w:szCs w:val="28"/>
              </w:rPr>
              <w:t>к</w:t>
            </w:r>
            <w:r w:rsidRPr="00952D0A">
              <w:rPr>
                <w:sz w:val="28"/>
                <w:szCs w:val="28"/>
              </w:rPr>
              <w:t>руга на соотве</w:t>
            </w:r>
            <w:r w:rsidRPr="00952D0A">
              <w:rPr>
                <w:sz w:val="28"/>
                <w:szCs w:val="28"/>
              </w:rPr>
              <w:t>т</w:t>
            </w:r>
            <w:r w:rsidRPr="00952D0A">
              <w:rPr>
                <w:sz w:val="28"/>
                <w:szCs w:val="28"/>
              </w:rPr>
              <w:t>ствующий год.</w:t>
            </w:r>
          </w:p>
        </w:tc>
      </w:tr>
      <w:tr w:rsidR="00EE17A8" w:rsidRPr="00952D0A" w:rsidTr="00735769">
        <w:trPr>
          <w:trHeight w:val="727"/>
        </w:trPr>
        <w:tc>
          <w:tcPr>
            <w:tcW w:w="2943" w:type="dxa"/>
          </w:tcPr>
          <w:p w:rsidR="00EE17A8" w:rsidRPr="00952D0A" w:rsidRDefault="00EE17A8" w:rsidP="005E19E7">
            <w:pPr>
              <w:pStyle w:val="aff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52D0A">
              <w:rPr>
                <w:rStyle w:val="afe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Ожидаемые результ</w:t>
            </w:r>
            <w:r w:rsidRPr="00952D0A">
              <w:rPr>
                <w:rStyle w:val="afe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</w:t>
            </w:r>
            <w:r w:rsidRPr="00952D0A">
              <w:rPr>
                <w:rStyle w:val="afe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ты реализации Пр</w:t>
            </w:r>
            <w:r w:rsidRPr="00952D0A">
              <w:rPr>
                <w:rStyle w:val="afe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о</w:t>
            </w:r>
            <w:r w:rsidRPr="00952D0A">
              <w:rPr>
                <w:rStyle w:val="afe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граммы</w:t>
            </w:r>
          </w:p>
          <w:p w:rsidR="00EE17A8" w:rsidRPr="00952D0A" w:rsidRDefault="00EE17A8" w:rsidP="005E19E7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A10987" w:rsidRPr="00952D0A" w:rsidRDefault="00A10987" w:rsidP="004177DD">
            <w:pPr>
              <w:ind w:firstLine="351"/>
              <w:jc w:val="both"/>
              <w:rPr>
                <w:color w:val="000000" w:themeColor="text1"/>
                <w:sz w:val="28"/>
                <w:szCs w:val="28"/>
              </w:rPr>
            </w:pPr>
            <w:r w:rsidRPr="00952D0A">
              <w:rPr>
                <w:color w:val="000000" w:themeColor="text1"/>
                <w:sz w:val="28"/>
                <w:szCs w:val="28"/>
              </w:rPr>
              <w:t>Ожидаемые результаты реализации програ</w:t>
            </w:r>
            <w:r w:rsidRPr="00952D0A">
              <w:rPr>
                <w:color w:val="000000" w:themeColor="text1"/>
                <w:sz w:val="28"/>
                <w:szCs w:val="28"/>
              </w:rPr>
              <w:t>м</w:t>
            </w:r>
            <w:r w:rsidRPr="00952D0A">
              <w:rPr>
                <w:color w:val="000000" w:themeColor="text1"/>
                <w:sz w:val="28"/>
                <w:szCs w:val="28"/>
              </w:rPr>
              <w:t>мы:</w:t>
            </w:r>
          </w:p>
          <w:p w:rsidR="00A10987" w:rsidRPr="00952D0A" w:rsidRDefault="00A10987" w:rsidP="004177DD">
            <w:pPr>
              <w:ind w:firstLine="351"/>
              <w:jc w:val="both"/>
              <w:rPr>
                <w:color w:val="000000" w:themeColor="text1"/>
                <w:sz w:val="28"/>
                <w:szCs w:val="28"/>
              </w:rPr>
            </w:pPr>
            <w:r w:rsidRPr="00952D0A">
              <w:rPr>
                <w:color w:val="000000" w:themeColor="text1"/>
                <w:sz w:val="28"/>
                <w:szCs w:val="28"/>
              </w:rPr>
              <w:t>повышение у жителей городского округа эк</w:t>
            </w:r>
            <w:r w:rsidRPr="00952D0A">
              <w:rPr>
                <w:color w:val="000000" w:themeColor="text1"/>
                <w:sz w:val="28"/>
                <w:szCs w:val="28"/>
              </w:rPr>
              <w:t>о</w:t>
            </w:r>
            <w:r w:rsidRPr="00952D0A">
              <w:rPr>
                <w:color w:val="000000" w:themeColor="text1"/>
                <w:sz w:val="28"/>
                <w:szCs w:val="28"/>
              </w:rPr>
              <w:t>логической культуры, в том числе в части б</w:t>
            </w:r>
            <w:r w:rsidRPr="00952D0A">
              <w:rPr>
                <w:color w:val="000000" w:themeColor="text1"/>
                <w:sz w:val="28"/>
                <w:szCs w:val="28"/>
              </w:rPr>
              <w:t>е</w:t>
            </w:r>
            <w:r w:rsidRPr="00952D0A">
              <w:rPr>
                <w:color w:val="000000" w:themeColor="text1"/>
                <w:sz w:val="28"/>
                <w:szCs w:val="28"/>
              </w:rPr>
              <w:t>режного отношения к компонентам окружающей среды, участия в природоохранных акциях и м</w:t>
            </w:r>
            <w:r w:rsidRPr="00952D0A">
              <w:rPr>
                <w:color w:val="000000" w:themeColor="text1"/>
                <w:sz w:val="28"/>
                <w:szCs w:val="28"/>
              </w:rPr>
              <w:t>е</w:t>
            </w:r>
            <w:r w:rsidRPr="00952D0A">
              <w:rPr>
                <w:color w:val="000000" w:themeColor="text1"/>
                <w:sz w:val="28"/>
                <w:szCs w:val="28"/>
              </w:rPr>
              <w:t>роприят</w:t>
            </w:r>
            <w:r w:rsidRPr="00952D0A">
              <w:rPr>
                <w:color w:val="000000" w:themeColor="text1"/>
                <w:sz w:val="28"/>
                <w:szCs w:val="28"/>
              </w:rPr>
              <w:t>и</w:t>
            </w:r>
            <w:r w:rsidRPr="00952D0A">
              <w:rPr>
                <w:color w:val="000000" w:themeColor="text1"/>
                <w:sz w:val="28"/>
                <w:szCs w:val="28"/>
              </w:rPr>
              <w:t>ях;</w:t>
            </w:r>
          </w:p>
          <w:p w:rsidR="00A10987" w:rsidRPr="00952D0A" w:rsidRDefault="00A10987" w:rsidP="004177DD">
            <w:pPr>
              <w:ind w:firstLine="351"/>
              <w:jc w:val="both"/>
              <w:rPr>
                <w:color w:val="000000" w:themeColor="text1"/>
                <w:sz w:val="28"/>
                <w:szCs w:val="28"/>
              </w:rPr>
            </w:pPr>
            <w:r w:rsidRPr="00952D0A">
              <w:rPr>
                <w:color w:val="000000" w:themeColor="text1"/>
                <w:sz w:val="28"/>
                <w:szCs w:val="28"/>
              </w:rPr>
              <w:t>повышение уровня экологической безопасн</w:t>
            </w:r>
            <w:r w:rsidRPr="00952D0A">
              <w:rPr>
                <w:color w:val="000000" w:themeColor="text1"/>
                <w:sz w:val="28"/>
                <w:szCs w:val="28"/>
              </w:rPr>
              <w:t>о</w:t>
            </w:r>
            <w:r w:rsidRPr="00952D0A">
              <w:rPr>
                <w:color w:val="000000" w:themeColor="text1"/>
                <w:sz w:val="28"/>
                <w:szCs w:val="28"/>
              </w:rPr>
              <w:t>сти на территории муниципального образования и предотвращение негативного воздействия на окр</w:t>
            </w:r>
            <w:r w:rsidRPr="00952D0A">
              <w:rPr>
                <w:color w:val="000000" w:themeColor="text1"/>
                <w:sz w:val="28"/>
                <w:szCs w:val="28"/>
              </w:rPr>
              <w:t>у</w:t>
            </w:r>
            <w:r w:rsidRPr="00952D0A">
              <w:rPr>
                <w:color w:val="000000" w:themeColor="text1"/>
                <w:sz w:val="28"/>
                <w:szCs w:val="28"/>
              </w:rPr>
              <w:t>жающую среду;</w:t>
            </w:r>
          </w:p>
          <w:p w:rsidR="00EE17A8" w:rsidRPr="00952D0A" w:rsidRDefault="00A10987" w:rsidP="004177DD">
            <w:pPr>
              <w:ind w:firstLine="351"/>
              <w:jc w:val="both"/>
              <w:rPr>
                <w:sz w:val="28"/>
                <w:szCs w:val="28"/>
              </w:rPr>
            </w:pPr>
            <w:r w:rsidRPr="00952D0A">
              <w:rPr>
                <w:color w:val="000000" w:themeColor="text1"/>
                <w:sz w:val="28"/>
                <w:szCs w:val="28"/>
              </w:rPr>
              <w:t>повышения уровня информированности ж</w:t>
            </w:r>
            <w:r w:rsidRPr="00952D0A">
              <w:rPr>
                <w:color w:val="000000" w:themeColor="text1"/>
                <w:sz w:val="28"/>
                <w:szCs w:val="28"/>
              </w:rPr>
              <w:t>и</w:t>
            </w:r>
            <w:r w:rsidRPr="00952D0A">
              <w:rPr>
                <w:color w:val="000000" w:themeColor="text1"/>
                <w:sz w:val="28"/>
                <w:szCs w:val="28"/>
              </w:rPr>
              <w:t>телей муниципального образования в области охраны окружа</w:t>
            </w:r>
            <w:r w:rsidRPr="00952D0A">
              <w:rPr>
                <w:color w:val="000000" w:themeColor="text1"/>
                <w:sz w:val="28"/>
                <w:szCs w:val="28"/>
              </w:rPr>
              <w:t>ю</w:t>
            </w:r>
            <w:r w:rsidRPr="00952D0A">
              <w:rPr>
                <w:color w:val="000000" w:themeColor="text1"/>
                <w:sz w:val="28"/>
                <w:szCs w:val="28"/>
              </w:rPr>
              <w:t>щей среды.</w:t>
            </w:r>
          </w:p>
        </w:tc>
      </w:tr>
      <w:bookmarkEnd w:id="0"/>
    </w:tbl>
    <w:p w:rsidR="00405C48" w:rsidRDefault="00405C48" w:rsidP="000654DD">
      <w:pPr>
        <w:autoSpaceDE w:val="0"/>
        <w:autoSpaceDN w:val="0"/>
        <w:adjustRightInd w:val="0"/>
        <w:ind w:firstLine="720"/>
        <w:jc w:val="center"/>
        <w:rPr>
          <w:b/>
          <w:sz w:val="24"/>
          <w:szCs w:val="24"/>
        </w:rPr>
      </w:pPr>
    </w:p>
    <w:p w:rsidR="000654DD" w:rsidRPr="00FB0726" w:rsidRDefault="000654DD" w:rsidP="007B7A38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</w:rPr>
      </w:pPr>
      <w:r w:rsidRPr="00FB0726">
        <w:rPr>
          <w:b/>
          <w:sz w:val="24"/>
          <w:szCs w:val="24"/>
        </w:rPr>
        <w:t>1.</w:t>
      </w:r>
      <w:r w:rsidRPr="00FB0726">
        <w:rPr>
          <w:b/>
          <w:sz w:val="28"/>
        </w:rPr>
        <w:t xml:space="preserve"> Характеристика текущего состояния, основные проблемы в сфере реал</w:t>
      </w:r>
      <w:r w:rsidRPr="00FB0726">
        <w:rPr>
          <w:b/>
          <w:sz w:val="28"/>
        </w:rPr>
        <w:t>и</w:t>
      </w:r>
      <w:r w:rsidRPr="00FB0726">
        <w:rPr>
          <w:b/>
          <w:sz w:val="28"/>
        </w:rPr>
        <w:t xml:space="preserve">зации муниципальной программы и анализ рисков реализации </w:t>
      </w:r>
    </w:p>
    <w:p w:rsidR="000654DD" w:rsidRPr="00FB0726" w:rsidRDefault="000654DD" w:rsidP="007B7A38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</w:rPr>
      </w:pPr>
      <w:r w:rsidRPr="00FB0726">
        <w:rPr>
          <w:b/>
          <w:sz w:val="28"/>
        </w:rPr>
        <w:t>муниципальной программы</w:t>
      </w:r>
    </w:p>
    <w:p w:rsidR="000654DD" w:rsidRPr="00FB0726" w:rsidRDefault="000654DD" w:rsidP="007B7A38">
      <w:pPr>
        <w:tabs>
          <w:tab w:val="left" w:pos="0"/>
        </w:tabs>
        <w:jc w:val="center"/>
        <w:rPr>
          <w:sz w:val="16"/>
          <w:szCs w:val="16"/>
        </w:rPr>
      </w:pPr>
    </w:p>
    <w:p w:rsidR="001C699F" w:rsidRPr="00F42155" w:rsidRDefault="001C699F" w:rsidP="00021E19">
      <w:pPr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 w:rsidRPr="001C699F">
        <w:rPr>
          <w:sz w:val="28"/>
        </w:rPr>
        <w:t>Федеральный закон Российской Федерации от 10.01.2002 № 7-ФЗ «Об охр</w:t>
      </w:r>
      <w:r w:rsidRPr="001C699F">
        <w:rPr>
          <w:sz w:val="28"/>
        </w:rPr>
        <w:t>а</w:t>
      </w:r>
      <w:r w:rsidRPr="001C699F">
        <w:rPr>
          <w:sz w:val="28"/>
        </w:rPr>
        <w:t>не окружающей среды» определяет экологическую безопасность, как состояние защищенности природной среды и жизненно важных инт</w:t>
      </w:r>
      <w:r w:rsidRPr="001C699F">
        <w:rPr>
          <w:sz w:val="28"/>
        </w:rPr>
        <w:t>е</w:t>
      </w:r>
      <w:r w:rsidRPr="001C699F">
        <w:rPr>
          <w:sz w:val="28"/>
        </w:rPr>
        <w:t>ресов человека от возможного негативного воздействия субъектов, осущ</w:t>
      </w:r>
      <w:r w:rsidRPr="001C699F">
        <w:rPr>
          <w:sz w:val="28"/>
        </w:rPr>
        <w:t>е</w:t>
      </w:r>
      <w:r w:rsidRPr="001C699F">
        <w:rPr>
          <w:sz w:val="28"/>
        </w:rPr>
        <w:t>ствляющих хозяйственную и иную деятельность, а также от чрезвычайных ситуаций природного и техногенн</w:t>
      </w:r>
      <w:r w:rsidRPr="001C699F">
        <w:rPr>
          <w:sz w:val="28"/>
        </w:rPr>
        <w:t>о</w:t>
      </w:r>
      <w:r w:rsidRPr="001C699F">
        <w:rPr>
          <w:sz w:val="28"/>
        </w:rPr>
        <w:t>го характера и их последствий.</w:t>
      </w:r>
    </w:p>
    <w:p w:rsidR="00A81216" w:rsidRPr="00A81216" w:rsidRDefault="00A81216" w:rsidP="00A81216">
      <w:pPr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 w:rsidRPr="00A81216">
        <w:rPr>
          <w:sz w:val="28"/>
        </w:rPr>
        <w:lastRenderedPageBreak/>
        <w:t>Защита окружающей среды является ключевым элементом реализ</w:t>
      </w:r>
      <w:r w:rsidRPr="00A81216">
        <w:rPr>
          <w:sz w:val="28"/>
        </w:rPr>
        <w:t>а</w:t>
      </w:r>
      <w:r w:rsidRPr="00A81216">
        <w:rPr>
          <w:sz w:val="28"/>
        </w:rPr>
        <w:t>ции конституционного права каждого гражданина на здоровую и благ</w:t>
      </w:r>
      <w:r w:rsidRPr="00A81216">
        <w:rPr>
          <w:sz w:val="28"/>
        </w:rPr>
        <w:t>о</w:t>
      </w:r>
      <w:r w:rsidRPr="00A81216">
        <w:rPr>
          <w:sz w:val="28"/>
        </w:rPr>
        <w:t>приятную среду обитания. Это также неотъемлемое условие для повыш</w:t>
      </w:r>
      <w:r w:rsidRPr="00A81216">
        <w:rPr>
          <w:sz w:val="28"/>
        </w:rPr>
        <w:t>е</w:t>
      </w:r>
      <w:r w:rsidRPr="00A81216">
        <w:rPr>
          <w:sz w:val="28"/>
        </w:rPr>
        <w:t>ния общего уровня и к</w:t>
      </w:r>
      <w:r w:rsidRPr="00A81216">
        <w:rPr>
          <w:sz w:val="28"/>
        </w:rPr>
        <w:t>а</w:t>
      </w:r>
      <w:r w:rsidRPr="00A81216">
        <w:rPr>
          <w:sz w:val="28"/>
        </w:rPr>
        <w:t>чества жизни населения. Для того чтобы жители городского округа могли наслаждаться высоким качеством жизни и кре</w:t>
      </w:r>
      <w:r w:rsidRPr="00A81216">
        <w:rPr>
          <w:sz w:val="28"/>
        </w:rPr>
        <w:t>п</w:t>
      </w:r>
      <w:r w:rsidRPr="00A81216">
        <w:rPr>
          <w:sz w:val="28"/>
        </w:rPr>
        <w:t>ким здоровьем, а сам округ демонстрировал устойчивое экономическое развитие, необходимо бережно относиться к природным системам и по</w:t>
      </w:r>
      <w:r w:rsidRPr="00A81216">
        <w:rPr>
          <w:sz w:val="28"/>
        </w:rPr>
        <w:t>д</w:t>
      </w:r>
      <w:r w:rsidRPr="00A81216">
        <w:rPr>
          <w:sz w:val="28"/>
        </w:rPr>
        <w:t>держивать надлежащее состояние окружающей среды. Достичь этого мо</w:t>
      </w:r>
      <w:r w:rsidRPr="00A81216">
        <w:rPr>
          <w:sz w:val="28"/>
        </w:rPr>
        <w:t>ж</w:t>
      </w:r>
      <w:r w:rsidRPr="00A81216">
        <w:rPr>
          <w:sz w:val="28"/>
        </w:rPr>
        <w:t>но путем последовательного формирования и внедрения единой эколог</w:t>
      </w:r>
      <w:r w:rsidRPr="00A81216">
        <w:rPr>
          <w:sz w:val="28"/>
        </w:rPr>
        <w:t>и</w:t>
      </w:r>
      <w:r w:rsidRPr="00A81216">
        <w:rPr>
          <w:sz w:val="28"/>
        </w:rPr>
        <w:t>ческой политики, направленной на охрану природы и разумное использ</w:t>
      </w:r>
      <w:r w:rsidRPr="00A81216">
        <w:rPr>
          <w:sz w:val="28"/>
        </w:rPr>
        <w:t>о</w:t>
      </w:r>
      <w:r w:rsidRPr="00A81216">
        <w:rPr>
          <w:sz w:val="28"/>
        </w:rPr>
        <w:t>вание ее ресурсов.</w:t>
      </w:r>
    </w:p>
    <w:p w:rsidR="00A81216" w:rsidRPr="00A81216" w:rsidRDefault="00A81216" w:rsidP="00A81216">
      <w:pPr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 w:rsidRPr="00A81216">
        <w:rPr>
          <w:sz w:val="28"/>
        </w:rPr>
        <w:t>Одной из главных проблем городского округа является отсутствие систе</w:t>
      </w:r>
      <w:r w:rsidRPr="00A81216">
        <w:rPr>
          <w:sz w:val="28"/>
        </w:rPr>
        <w:t>м</w:t>
      </w:r>
      <w:r w:rsidRPr="00A81216">
        <w:rPr>
          <w:sz w:val="28"/>
        </w:rPr>
        <w:t>ного подхода к управлению отходами производства и потребления. Это приводит к росту числа несанкционированных свалок, что, в свою очередь, вызывает серьезное загрязнение почв, водоохранных зон вод</w:t>
      </w:r>
      <w:r w:rsidRPr="00A81216">
        <w:rPr>
          <w:sz w:val="28"/>
        </w:rPr>
        <w:t>о</w:t>
      </w:r>
      <w:r w:rsidRPr="00A81216">
        <w:rPr>
          <w:sz w:val="28"/>
        </w:rPr>
        <w:t>емов и атмосферного воздуха.</w:t>
      </w:r>
    </w:p>
    <w:p w:rsidR="00A81216" w:rsidRPr="00A81216" w:rsidRDefault="00A81216" w:rsidP="00A81216">
      <w:pPr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 w:rsidRPr="00A81216">
        <w:rPr>
          <w:sz w:val="28"/>
        </w:rPr>
        <w:t>Зеленые насаждения играют огромную роль в поддержании эколог</w:t>
      </w:r>
      <w:r w:rsidRPr="00A81216">
        <w:rPr>
          <w:sz w:val="28"/>
        </w:rPr>
        <w:t>и</w:t>
      </w:r>
      <w:r w:rsidRPr="00A81216">
        <w:rPr>
          <w:sz w:val="28"/>
        </w:rPr>
        <w:t>ческого баланса и улучшении вн</w:t>
      </w:r>
      <w:r w:rsidR="00CA152B">
        <w:rPr>
          <w:sz w:val="28"/>
        </w:rPr>
        <w:t>ешнего вида городского округа</w:t>
      </w:r>
      <w:r w:rsidRPr="00A81216">
        <w:rPr>
          <w:sz w:val="28"/>
        </w:rPr>
        <w:t>. Однако, под воздействием вредителей, болезней, антропогенных факторов, небл</w:t>
      </w:r>
      <w:r w:rsidRPr="00A81216">
        <w:rPr>
          <w:sz w:val="28"/>
        </w:rPr>
        <w:t>а</w:t>
      </w:r>
      <w:r w:rsidRPr="00A81216">
        <w:rPr>
          <w:sz w:val="28"/>
        </w:rPr>
        <w:t>гоприятных погодных условий и избыточного увлажнения, они теряют свою устойчивость, становятся больными и представляют опасность. П</w:t>
      </w:r>
      <w:r w:rsidRPr="00A81216">
        <w:rPr>
          <w:sz w:val="28"/>
        </w:rPr>
        <w:t>о</w:t>
      </w:r>
      <w:r w:rsidRPr="00A81216">
        <w:rPr>
          <w:sz w:val="28"/>
        </w:rPr>
        <w:t>этому крайне важно проводить мер</w:t>
      </w:r>
      <w:r w:rsidRPr="00A81216">
        <w:rPr>
          <w:sz w:val="28"/>
        </w:rPr>
        <w:t>о</w:t>
      </w:r>
      <w:r w:rsidRPr="00A81216">
        <w:rPr>
          <w:sz w:val="28"/>
        </w:rPr>
        <w:t xml:space="preserve">приятия по удалению поврежденных и аварийных деревьев и кустарников, а </w:t>
      </w:r>
      <w:proofErr w:type="gramStart"/>
      <w:r w:rsidRPr="00A81216">
        <w:rPr>
          <w:sz w:val="28"/>
        </w:rPr>
        <w:t>та</w:t>
      </w:r>
      <w:r w:rsidRPr="00A81216">
        <w:rPr>
          <w:sz w:val="28"/>
        </w:rPr>
        <w:t>к</w:t>
      </w:r>
      <w:r w:rsidRPr="00A81216">
        <w:rPr>
          <w:sz w:val="28"/>
        </w:rPr>
        <w:t>же</w:t>
      </w:r>
      <w:proofErr w:type="gramEnd"/>
      <w:r w:rsidRPr="00A81216">
        <w:rPr>
          <w:sz w:val="28"/>
        </w:rPr>
        <w:t xml:space="preserve"> активно заниматься посадкой новых зеленых насаждений.</w:t>
      </w:r>
    </w:p>
    <w:p w:rsidR="00A81216" w:rsidRPr="00A81216" w:rsidRDefault="00A81216" w:rsidP="00A81216">
      <w:pPr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 w:rsidRPr="00A81216">
        <w:rPr>
          <w:sz w:val="28"/>
        </w:rPr>
        <w:t>Повышение уровня экологического образования, воспитания и и</w:t>
      </w:r>
      <w:r w:rsidRPr="00A81216">
        <w:rPr>
          <w:sz w:val="28"/>
        </w:rPr>
        <w:t>н</w:t>
      </w:r>
      <w:r w:rsidRPr="00A81216">
        <w:rPr>
          <w:sz w:val="28"/>
        </w:rPr>
        <w:t>формирования населения становится все более насущной задачей. Конст</w:t>
      </w:r>
      <w:r w:rsidRPr="00A81216">
        <w:rPr>
          <w:sz w:val="28"/>
        </w:rPr>
        <w:t>и</w:t>
      </w:r>
      <w:r w:rsidRPr="00A81216">
        <w:rPr>
          <w:sz w:val="28"/>
        </w:rPr>
        <w:t>туция Росси</w:t>
      </w:r>
      <w:r w:rsidRPr="00A81216">
        <w:rPr>
          <w:sz w:val="28"/>
        </w:rPr>
        <w:t>й</w:t>
      </w:r>
      <w:r w:rsidRPr="00A81216">
        <w:rPr>
          <w:sz w:val="28"/>
        </w:rPr>
        <w:t>ской Федерации гарантирует каждому право на достоверную информацию о состоянии окружающей среды. В сфере экологии необх</w:t>
      </w:r>
      <w:r w:rsidRPr="00A81216">
        <w:rPr>
          <w:sz w:val="28"/>
        </w:rPr>
        <w:t>о</w:t>
      </w:r>
      <w:r w:rsidRPr="00A81216">
        <w:rPr>
          <w:sz w:val="28"/>
        </w:rPr>
        <w:t>димо обеспечить откр</w:t>
      </w:r>
      <w:r w:rsidRPr="00A81216">
        <w:rPr>
          <w:sz w:val="28"/>
        </w:rPr>
        <w:t>ы</w:t>
      </w:r>
      <w:r w:rsidRPr="00A81216">
        <w:rPr>
          <w:sz w:val="28"/>
        </w:rPr>
        <w:t>тость информации, а также активное вовлечение гражданского общества, органов местного самоуправления и бизнеса в процесс принятия и реализации решений, касающихся охраны природы.</w:t>
      </w:r>
    </w:p>
    <w:p w:rsidR="00A81216" w:rsidRPr="00F42155" w:rsidRDefault="00A81216" w:rsidP="00A81216">
      <w:pPr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 w:rsidRPr="00A81216">
        <w:rPr>
          <w:sz w:val="28"/>
        </w:rPr>
        <w:t>К сожалению, уровень экологической культуры и образования в г</w:t>
      </w:r>
      <w:r w:rsidRPr="00A81216">
        <w:rPr>
          <w:sz w:val="28"/>
        </w:rPr>
        <w:t>о</w:t>
      </w:r>
      <w:r w:rsidRPr="00A81216">
        <w:rPr>
          <w:sz w:val="28"/>
        </w:rPr>
        <w:t>родском округе остается относительно низким. Это часто становится пр</w:t>
      </w:r>
      <w:r w:rsidRPr="00A81216">
        <w:rPr>
          <w:sz w:val="28"/>
        </w:rPr>
        <w:t>и</w:t>
      </w:r>
      <w:r w:rsidRPr="00A81216">
        <w:rPr>
          <w:sz w:val="28"/>
        </w:rPr>
        <w:t>чиной деятельн</w:t>
      </w:r>
      <w:r w:rsidRPr="00A81216">
        <w:rPr>
          <w:sz w:val="28"/>
        </w:rPr>
        <w:t>о</w:t>
      </w:r>
      <w:r w:rsidRPr="00A81216">
        <w:rPr>
          <w:sz w:val="28"/>
        </w:rPr>
        <w:t>сти, наносящей вред окружающей среде. Формирование экологической культуры среди жителей, особенно среди детей и подрос</w:t>
      </w:r>
      <w:r w:rsidRPr="00A81216">
        <w:rPr>
          <w:sz w:val="28"/>
        </w:rPr>
        <w:t>т</w:t>
      </w:r>
      <w:r w:rsidRPr="00A81216">
        <w:rPr>
          <w:sz w:val="28"/>
        </w:rPr>
        <w:t>ков, а также повышение уровня их экологического образования, являются залогом формирования ответственного о</w:t>
      </w:r>
      <w:r w:rsidRPr="00A81216">
        <w:rPr>
          <w:sz w:val="28"/>
        </w:rPr>
        <w:t>т</w:t>
      </w:r>
      <w:r w:rsidRPr="00A81216">
        <w:rPr>
          <w:sz w:val="28"/>
        </w:rPr>
        <w:t>ношения к природе.</w:t>
      </w:r>
    </w:p>
    <w:p w:rsidR="001C699F" w:rsidRDefault="00A81216" w:rsidP="00A81216">
      <w:pPr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В период с 2016 по 2025 годы в городском округе реализовывалась муниц</w:t>
      </w:r>
      <w:r>
        <w:rPr>
          <w:sz w:val="28"/>
        </w:rPr>
        <w:t>и</w:t>
      </w:r>
      <w:r>
        <w:rPr>
          <w:sz w:val="28"/>
        </w:rPr>
        <w:t xml:space="preserve">пальная </w:t>
      </w:r>
      <w:r w:rsidR="001C699F" w:rsidRPr="001C699F">
        <w:rPr>
          <w:sz w:val="28"/>
        </w:rPr>
        <w:t>программ</w:t>
      </w:r>
      <w:r>
        <w:rPr>
          <w:sz w:val="28"/>
        </w:rPr>
        <w:t>а</w:t>
      </w:r>
      <w:r w:rsidR="001C699F" w:rsidRPr="001C699F">
        <w:rPr>
          <w:sz w:val="28"/>
        </w:rPr>
        <w:t xml:space="preserve"> «Экологическая программа городского округа </w:t>
      </w:r>
      <w:r w:rsidR="001C699F" w:rsidRPr="001C699F">
        <w:rPr>
          <w:sz w:val="28"/>
        </w:rPr>
        <w:lastRenderedPageBreak/>
        <w:t>Кинель Самарской области на 2016-2025 годы»</w:t>
      </w:r>
      <w:r w:rsidR="00411C20">
        <w:rPr>
          <w:sz w:val="28"/>
        </w:rPr>
        <w:t>,</w:t>
      </w:r>
      <w:r w:rsidR="004C577B">
        <w:rPr>
          <w:sz w:val="28"/>
        </w:rPr>
        <w:t xml:space="preserve"> </w:t>
      </w:r>
      <w:r w:rsidR="00411C20" w:rsidRPr="00411C20">
        <w:rPr>
          <w:sz w:val="28"/>
        </w:rPr>
        <w:t>утвержден</w:t>
      </w:r>
      <w:r w:rsidR="00411C20">
        <w:rPr>
          <w:sz w:val="28"/>
        </w:rPr>
        <w:t>ная</w:t>
      </w:r>
      <w:r w:rsidR="00411C20" w:rsidRPr="00411C20">
        <w:rPr>
          <w:sz w:val="28"/>
        </w:rPr>
        <w:t xml:space="preserve"> постановл</w:t>
      </w:r>
      <w:r w:rsidR="00411C20" w:rsidRPr="00411C20">
        <w:rPr>
          <w:sz w:val="28"/>
        </w:rPr>
        <w:t>е</w:t>
      </w:r>
      <w:r w:rsidR="00411C20" w:rsidRPr="00411C20">
        <w:rPr>
          <w:sz w:val="28"/>
        </w:rPr>
        <w:t>нием администрации городского округа</w:t>
      </w:r>
      <w:r w:rsidR="0057622F">
        <w:rPr>
          <w:sz w:val="28"/>
        </w:rPr>
        <w:t xml:space="preserve"> </w:t>
      </w:r>
      <w:r w:rsidR="00411C20">
        <w:rPr>
          <w:sz w:val="28"/>
        </w:rPr>
        <w:t>Кинель Самарской области</w:t>
      </w:r>
      <w:r w:rsidR="00411C20" w:rsidRPr="00411C20">
        <w:rPr>
          <w:sz w:val="28"/>
        </w:rPr>
        <w:t xml:space="preserve"> от 30.09.2015 № 3100. </w:t>
      </w:r>
    </w:p>
    <w:p w:rsidR="00B23FA5" w:rsidRDefault="00B23FA5" w:rsidP="00B23FA5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 В рамках м</w:t>
      </w:r>
      <w:r w:rsidR="001C699F" w:rsidRPr="001C699F">
        <w:rPr>
          <w:sz w:val="28"/>
        </w:rPr>
        <w:t>униципальн</w:t>
      </w:r>
      <w:r>
        <w:rPr>
          <w:sz w:val="28"/>
        </w:rPr>
        <w:t>ой</w:t>
      </w:r>
      <w:r w:rsidR="001C699F" w:rsidRPr="001C699F">
        <w:rPr>
          <w:sz w:val="28"/>
        </w:rPr>
        <w:t xml:space="preserve"> программ</w:t>
      </w:r>
      <w:r>
        <w:rPr>
          <w:sz w:val="28"/>
        </w:rPr>
        <w:t>ы</w:t>
      </w:r>
      <w:r w:rsidR="0057622F">
        <w:rPr>
          <w:sz w:val="28"/>
        </w:rPr>
        <w:t xml:space="preserve"> </w:t>
      </w:r>
      <w:r>
        <w:rPr>
          <w:sz w:val="28"/>
        </w:rPr>
        <w:t xml:space="preserve">проводился </w:t>
      </w:r>
      <w:r w:rsidR="001C699F" w:rsidRPr="001C699F">
        <w:rPr>
          <w:sz w:val="28"/>
        </w:rPr>
        <w:t>комплекс мер</w:t>
      </w:r>
      <w:r w:rsidR="001C699F" w:rsidRPr="001C699F">
        <w:rPr>
          <w:sz w:val="28"/>
        </w:rPr>
        <w:t>о</w:t>
      </w:r>
      <w:r w:rsidR="001C699F" w:rsidRPr="001C699F">
        <w:rPr>
          <w:sz w:val="28"/>
        </w:rPr>
        <w:t>приятий, направленных на решение приоритетных задач в сфере охраны окружающей ср</w:t>
      </w:r>
      <w:r w:rsidR="001C699F" w:rsidRPr="001C699F">
        <w:rPr>
          <w:sz w:val="28"/>
        </w:rPr>
        <w:t>е</w:t>
      </w:r>
      <w:r w:rsidR="001C699F" w:rsidRPr="001C699F">
        <w:rPr>
          <w:sz w:val="28"/>
        </w:rPr>
        <w:t>ды и обеспечения рационального природопользования на территории городского округа</w:t>
      </w:r>
      <w:r>
        <w:rPr>
          <w:sz w:val="28"/>
        </w:rPr>
        <w:t xml:space="preserve">: </w:t>
      </w:r>
      <w:r w:rsidRPr="00B23FA5">
        <w:rPr>
          <w:sz w:val="28"/>
        </w:rPr>
        <w:t>выполнено озеленение территории горо</w:t>
      </w:r>
      <w:r w:rsidRPr="00B23FA5">
        <w:rPr>
          <w:sz w:val="28"/>
        </w:rPr>
        <w:t>д</w:t>
      </w:r>
      <w:r w:rsidRPr="00B23FA5">
        <w:rPr>
          <w:sz w:val="28"/>
        </w:rPr>
        <w:t>ского округа, благоустройство новостроек</w:t>
      </w:r>
      <w:r>
        <w:rPr>
          <w:sz w:val="28"/>
        </w:rPr>
        <w:t>;</w:t>
      </w:r>
      <w:r w:rsidR="0057622F">
        <w:rPr>
          <w:sz w:val="28"/>
        </w:rPr>
        <w:t xml:space="preserve"> </w:t>
      </w:r>
      <w:r>
        <w:rPr>
          <w:sz w:val="28"/>
        </w:rPr>
        <w:t>п</w:t>
      </w:r>
      <w:r w:rsidRPr="00B23FA5">
        <w:rPr>
          <w:sz w:val="28"/>
        </w:rPr>
        <w:t>роведена обработка (опрыск</w:t>
      </w:r>
      <w:r w:rsidRPr="00B23FA5">
        <w:rPr>
          <w:sz w:val="28"/>
        </w:rPr>
        <w:t>и</w:t>
      </w:r>
      <w:r w:rsidRPr="00B23FA5">
        <w:rPr>
          <w:sz w:val="28"/>
        </w:rPr>
        <w:t xml:space="preserve">вание) хвойных пород деревьев от вредителей по адресу: </w:t>
      </w:r>
      <w:proofErr w:type="gramStart"/>
      <w:r w:rsidRPr="00B23FA5">
        <w:rPr>
          <w:sz w:val="28"/>
        </w:rPr>
        <w:t>г</w:t>
      </w:r>
      <w:proofErr w:type="gramEnd"/>
      <w:r w:rsidRPr="00B23FA5">
        <w:rPr>
          <w:sz w:val="28"/>
        </w:rPr>
        <w:t>.</w:t>
      </w:r>
      <w:r w:rsidR="00CA152B">
        <w:rPr>
          <w:sz w:val="28"/>
        </w:rPr>
        <w:t>о.</w:t>
      </w:r>
      <w:r w:rsidR="0057622F">
        <w:rPr>
          <w:sz w:val="28"/>
        </w:rPr>
        <w:t xml:space="preserve"> </w:t>
      </w:r>
      <w:r w:rsidRPr="00B23FA5">
        <w:rPr>
          <w:sz w:val="28"/>
        </w:rPr>
        <w:t>Кинель,</w:t>
      </w:r>
      <w:r w:rsidR="00735769">
        <w:rPr>
          <w:sz w:val="28"/>
        </w:rPr>
        <w:t xml:space="preserve">     </w:t>
      </w:r>
      <w:r w:rsidRPr="00B23FA5">
        <w:rPr>
          <w:sz w:val="28"/>
        </w:rPr>
        <w:t xml:space="preserve"> </w:t>
      </w:r>
      <w:proofErr w:type="spellStart"/>
      <w:r w:rsidRPr="00B23FA5">
        <w:rPr>
          <w:sz w:val="28"/>
        </w:rPr>
        <w:t>пгт</w:t>
      </w:r>
      <w:proofErr w:type="spellEnd"/>
      <w:r w:rsidRPr="00B23FA5">
        <w:rPr>
          <w:sz w:val="28"/>
        </w:rPr>
        <w:t xml:space="preserve">. </w:t>
      </w:r>
      <w:proofErr w:type="spellStart"/>
      <w:r w:rsidRPr="00B23FA5">
        <w:rPr>
          <w:sz w:val="28"/>
        </w:rPr>
        <w:t>Усть-Кинельский</w:t>
      </w:r>
      <w:proofErr w:type="spellEnd"/>
      <w:r>
        <w:rPr>
          <w:sz w:val="28"/>
        </w:rPr>
        <w:t xml:space="preserve">; </w:t>
      </w:r>
      <w:r w:rsidRPr="00B23FA5">
        <w:rPr>
          <w:sz w:val="28"/>
        </w:rPr>
        <w:t>проведено обследование природной воды из п</w:t>
      </w:r>
      <w:r w:rsidRPr="00B23FA5">
        <w:rPr>
          <w:sz w:val="28"/>
        </w:rPr>
        <w:t>о</w:t>
      </w:r>
      <w:r w:rsidRPr="00B23FA5">
        <w:rPr>
          <w:sz w:val="28"/>
        </w:rPr>
        <w:t>верхностных водных объектов по микробиологическим и химическим п</w:t>
      </w:r>
      <w:r w:rsidRPr="00B23FA5">
        <w:rPr>
          <w:sz w:val="28"/>
        </w:rPr>
        <w:t>о</w:t>
      </w:r>
      <w:r w:rsidRPr="00B23FA5">
        <w:rPr>
          <w:sz w:val="28"/>
        </w:rPr>
        <w:t>казателям в реке Большой Кинель, реке Самара, озере Ладное и озере Крымское</w:t>
      </w:r>
      <w:r>
        <w:rPr>
          <w:sz w:val="28"/>
        </w:rPr>
        <w:t>.</w:t>
      </w:r>
    </w:p>
    <w:p w:rsidR="00B23FA5" w:rsidRPr="00B23FA5" w:rsidRDefault="00B23FA5" w:rsidP="00B23FA5">
      <w:pPr>
        <w:spacing w:line="276" w:lineRule="auto"/>
        <w:ind w:firstLine="709"/>
        <w:jc w:val="both"/>
        <w:rPr>
          <w:sz w:val="28"/>
        </w:rPr>
      </w:pPr>
      <w:r w:rsidRPr="00B23FA5">
        <w:rPr>
          <w:sz w:val="28"/>
        </w:rPr>
        <w:t xml:space="preserve">В целях реализации федерального проекта «Сохранение уникальных водных объектов» </w:t>
      </w:r>
      <w:r>
        <w:rPr>
          <w:sz w:val="28"/>
        </w:rPr>
        <w:t xml:space="preserve">ежегодно проводилась </w:t>
      </w:r>
      <w:r w:rsidRPr="00B23FA5">
        <w:rPr>
          <w:sz w:val="28"/>
        </w:rPr>
        <w:t>Всероссийская акция «Вода Ро</w:t>
      </w:r>
      <w:r w:rsidRPr="00B23FA5">
        <w:rPr>
          <w:sz w:val="28"/>
        </w:rPr>
        <w:t>с</w:t>
      </w:r>
      <w:r w:rsidRPr="00B23FA5">
        <w:rPr>
          <w:sz w:val="28"/>
        </w:rPr>
        <w:t>сии» по очистке берегов водных объектов от мусора. Были частично оч</w:t>
      </w:r>
      <w:r w:rsidRPr="00B23FA5">
        <w:rPr>
          <w:sz w:val="28"/>
        </w:rPr>
        <w:t>и</w:t>
      </w:r>
      <w:r w:rsidRPr="00B23FA5">
        <w:rPr>
          <w:sz w:val="28"/>
        </w:rPr>
        <w:t xml:space="preserve">щены </w:t>
      </w:r>
      <w:proofErr w:type="spellStart"/>
      <w:r w:rsidRPr="00B23FA5">
        <w:rPr>
          <w:sz w:val="28"/>
        </w:rPr>
        <w:t>водоохранные</w:t>
      </w:r>
      <w:proofErr w:type="spellEnd"/>
      <w:r w:rsidRPr="00B23FA5">
        <w:rPr>
          <w:sz w:val="28"/>
        </w:rPr>
        <w:t xml:space="preserve"> зоны р. Большой Кинель в районе понтонов, р. Сам</w:t>
      </w:r>
      <w:r w:rsidRPr="00B23FA5">
        <w:rPr>
          <w:sz w:val="28"/>
        </w:rPr>
        <w:t>а</w:t>
      </w:r>
      <w:r w:rsidRPr="00B23FA5">
        <w:rPr>
          <w:sz w:val="28"/>
        </w:rPr>
        <w:t>ра в п</w:t>
      </w:r>
      <w:proofErr w:type="gramStart"/>
      <w:r w:rsidRPr="00B23FA5">
        <w:rPr>
          <w:sz w:val="28"/>
        </w:rPr>
        <w:t>.Л</w:t>
      </w:r>
      <w:proofErr w:type="gramEnd"/>
      <w:r w:rsidRPr="00B23FA5">
        <w:rPr>
          <w:sz w:val="28"/>
        </w:rPr>
        <w:t xml:space="preserve">ебедь, р. </w:t>
      </w:r>
      <w:proofErr w:type="spellStart"/>
      <w:r w:rsidRPr="00B23FA5">
        <w:rPr>
          <w:sz w:val="28"/>
        </w:rPr>
        <w:t>Язевка</w:t>
      </w:r>
      <w:proofErr w:type="spellEnd"/>
      <w:r w:rsidRPr="00B23FA5">
        <w:rPr>
          <w:sz w:val="28"/>
        </w:rPr>
        <w:t xml:space="preserve">. </w:t>
      </w:r>
    </w:p>
    <w:p w:rsidR="00B23FA5" w:rsidRPr="00B23FA5" w:rsidRDefault="00B23FA5" w:rsidP="00B23FA5">
      <w:pPr>
        <w:spacing w:line="276" w:lineRule="auto"/>
        <w:ind w:firstLine="709"/>
        <w:jc w:val="both"/>
        <w:rPr>
          <w:sz w:val="28"/>
        </w:rPr>
      </w:pPr>
      <w:r w:rsidRPr="00B23FA5">
        <w:rPr>
          <w:sz w:val="28"/>
        </w:rPr>
        <w:t>Для снижения негативного воздействия на водные объекты горо</w:t>
      </w:r>
      <w:r w:rsidRPr="00B23FA5">
        <w:rPr>
          <w:sz w:val="28"/>
        </w:rPr>
        <w:t>д</w:t>
      </w:r>
      <w:r w:rsidRPr="00B23FA5">
        <w:rPr>
          <w:sz w:val="28"/>
        </w:rPr>
        <w:t>ского о</w:t>
      </w:r>
      <w:r w:rsidRPr="00B23FA5">
        <w:rPr>
          <w:sz w:val="28"/>
        </w:rPr>
        <w:t>к</w:t>
      </w:r>
      <w:r w:rsidRPr="00B23FA5">
        <w:rPr>
          <w:sz w:val="28"/>
        </w:rPr>
        <w:t>руга получено разрешение от</w:t>
      </w:r>
      <w:r w:rsidR="00CA152B">
        <w:rPr>
          <w:sz w:val="28"/>
        </w:rPr>
        <w:t xml:space="preserve"> 22.12.</w:t>
      </w:r>
      <w:r w:rsidRPr="00B23FA5">
        <w:rPr>
          <w:sz w:val="28"/>
        </w:rPr>
        <w:t>2022 № 63-11.01.00.008-О-РББВ-С-2022-20117/00 на проведение дноуглубительных работ, связанных с очисткой дна озера Крымское от природных донных отложений и бер</w:t>
      </w:r>
      <w:r w:rsidRPr="00B23FA5">
        <w:rPr>
          <w:sz w:val="28"/>
        </w:rPr>
        <w:t>е</w:t>
      </w:r>
      <w:r w:rsidRPr="00B23FA5">
        <w:rPr>
          <w:sz w:val="28"/>
        </w:rPr>
        <w:t>говой растительности.</w:t>
      </w:r>
    </w:p>
    <w:p w:rsidR="00B23FA5" w:rsidRPr="00B23FA5" w:rsidRDefault="00B23FA5" w:rsidP="00B23FA5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В целях </w:t>
      </w:r>
      <w:r w:rsidRPr="00B23FA5">
        <w:rPr>
          <w:sz w:val="28"/>
        </w:rPr>
        <w:t>повышени</w:t>
      </w:r>
      <w:r>
        <w:rPr>
          <w:sz w:val="28"/>
        </w:rPr>
        <w:t>я</w:t>
      </w:r>
      <w:r w:rsidRPr="00B23FA5">
        <w:rPr>
          <w:sz w:val="28"/>
        </w:rPr>
        <w:t xml:space="preserve"> экологической культуры населения, пропаганды экологических знаний, стимулирующих инновационную деятельность м</w:t>
      </w:r>
      <w:r w:rsidRPr="00B23FA5">
        <w:rPr>
          <w:sz w:val="28"/>
        </w:rPr>
        <w:t>о</w:t>
      </w:r>
      <w:r w:rsidRPr="00B23FA5">
        <w:rPr>
          <w:sz w:val="28"/>
        </w:rPr>
        <w:t>лодежи, и</w:t>
      </w:r>
      <w:r w:rsidRPr="00B23FA5">
        <w:rPr>
          <w:sz w:val="28"/>
        </w:rPr>
        <w:t>н</w:t>
      </w:r>
      <w:r w:rsidRPr="00B23FA5">
        <w:rPr>
          <w:sz w:val="28"/>
        </w:rPr>
        <w:t>формированности граждан о состоянии окружающей среды в городском округе Кинель</w:t>
      </w:r>
      <w:r w:rsidR="0057622F">
        <w:rPr>
          <w:sz w:val="28"/>
        </w:rPr>
        <w:t xml:space="preserve"> </w:t>
      </w:r>
      <w:r w:rsidR="009E7810">
        <w:rPr>
          <w:sz w:val="28"/>
        </w:rPr>
        <w:t>в период с апреля по сентябрь проводились</w:t>
      </w:r>
      <w:r w:rsidR="0057622F">
        <w:rPr>
          <w:sz w:val="28"/>
        </w:rPr>
        <w:t xml:space="preserve"> </w:t>
      </w:r>
      <w:r w:rsidRPr="00B23FA5">
        <w:rPr>
          <w:sz w:val="28"/>
        </w:rPr>
        <w:t>Дн</w:t>
      </w:r>
      <w:r w:rsidR="00CA152B">
        <w:rPr>
          <w:sz w:val="28"/>
        </w:rPr>
        <w:t>и</w:t>
      </w:r>
      <w:r w:rsidRPr="00B23FA5">
        <w:rPr>
          <w:sz w:val="28"/>
        </w:rPr>
        <w:t xml:space="preserve"> защиты от экологической опасности на территории городского округа</w:t>
      </w:r>
      <w:r w:rsidR="00082AB6">
        <w:rPr>
          <w:sz w:val="28"/>
        </w:rPr>
        <w:t>.</w:t>
      </w:r>
    </w:p>
    <w:p w:rsidR="00B23FA5" w:rsidRPr="00B23FA5" w:rsidRDefault="00B23FA5" w:rsidP="00B23FA5">
      <w:pPr>
        <w:spacing w:line="276" w:lineRule="auto"/>
        <w:ind w:firstLine="709"/>
        <w:jc w:val="both"/>
        <w:rPr>
          <w:sz w:val="28"/>
        </w:rPr>
      </w:pPr>
      <w:proofErr w:type="gramStart"/>
      <w:r w:rsidRPr="00B23FA5">
        <w:rPr>
          <w:sz w:val="28"/>
        </w:rPr>
        <w:t>Выполнены мероприятия по дезинсекции</w:t>
      </w:r>
      <w:r w:rsidR="006A7EE6">
        <w:rPr>
          <w:sz w:val="28"/>
        </w:rPr>
        <w:t xml:space="preserve"> и дератизации</w:t>
      </w:r>
      <w:r w:rsidRPr="00B23FA5">
        <w:rPr>
          <w:sz w:val="28"/>
        </w:rPr>
        <w:t xml:space="preserve"> в местах массового отдыха населения (на территории Парка Победы, Детского па</w:t>
      </w:r>
      <w:r w:rsidRPr="00B23FA5">
        <w:rPr>
          <w:sz w:val="28"/>
        </w:rPr>
        <w:t>р</w:t>
      </w:r>
      <w:r w:rsidRPr="00B23FA5">
        <w:rPr>
          <w:sz w:val="28"/>
        </w:rPr>
        <w:t xml:space="preserve">ка, Березовой рощи </w:t>
      </w:r>
      <w:proofErr w:type="spellStart"/>
      <w:r w:rsidRPr="00B23FA5">
        <w:rPr>
          <w:sz w:val="28"/>
        </w:rPr>
        <w:t>пгт</w:t>
      </w:r>
      <w:proofErr w:type="spellEnd"/>
      <w:r w:rsidRPr="00B23FA5">
        <w:rPr>
          <w:sz w:val="28"/>
        </w:rPr>
        <w:t>.</w:t>
      </w:r>
      <w:proofErr w:type="gramEnd"/>
      <w:r w:rsidRPr="00B23FA5">
        <w:rPr>
          <w:sz w:val="28"/>
        </w:rPr>
        <w:t xml:space="preserve"> Алексеевка, сквера Петрищева, Сквера Сосновый Бор </w:t>
      </w:r>
      <w:proofErr w:type="spellStart"/>
      <w:r w:rsidRPr="00B23FA5">
        <w:rPr>
          <w:sz w:val="28"/>
        </w:rPr>
        <w:t>пгт</w:t>
      </w:r>
      <w:proofErr w:type="spellEnd"/>
      <w:r w:rsidRPr="00B23FA5">
        <w:rPr>
          <w:sz w:val="28"/>
        </w:rPr>
        <w:t xml:space="preserve">. </w:t>
      </w:r>
      <w:proofErr w:type="spellStart"/>
      <w:proofErr w:type="gramStart"/>
      <w:r w:rsidRPr="00B23FA5">
        <w:rPr>
          <w:sz w:val="28"/>
        </w:rPr>
        <w:t>Усть-Кинельский</w:t>
      </w:r>
      <w:proofErr w:type="spellEnd"/>
      <w:r w:rsidRPr="00B23FA5">
        <w:rPr>
          <w:sz w:val="28"/>
        </w:rPr>
        <w:t>)</w:t>
      </w:r>
      <w:r w:rsidR="006A7EE6">
        <w:rPr>
          <w:sz w:val="28"/>
        </w:rPr>
        <w:t>.</w:t>
      </w:r>
      <w:proofErr w:type="gramEnd"/>
    </w:p>
    <w:p w:rsidR="00B23FA5" w:rsidRPr="00B23FA5" w:rsidRDefault="00B23FA5" w:rsidP="00B23FA5">
      <w:pPr>
        <w:spacing w:line="276" w:lineRule="auto"/>
        <w:ind w:firstLine="709"/>
        <w:jc w:val="both"/>
        <w:rPr>
          <w:sz w:val="28"/>
        </w:rPr>
      </w:pPr>
      <w:r w:rsidRPr="00B23FA5">
        <w:rPr>
          <w:sz w:val="28"/>
        </w:rPr>
        <w:t>Традиционно городской округ прин</w:t>
      </w:r>
      <w:r w:rsidR="006A7EE6">
        <w:rPr>
          <w:sz w:val="28"/>
        </w:rPr>
        <w:t>има</w:t>
      </w:r>
      <w:r w:rsidRPr="00B23FA5">
        <w:rPr>
          <w:sz w:val="28"/>
        </w:rPr>
        <w:t>л участие в экологических акциях: «Зеленая Весна», «Зеленая Россия», «Чистый берег», «Вода Ро</w:t>
      </w:r>
      <w:r w:rsidRPr="00B23FA5">
        <w:rPr>
          <w:sz w:val="28"/>
        </w:rPr>
        <w:t>с</w:t>
      </w:r>
      <w:r w:rsidRPr="00B23FA5">
        <w:rPr>
          <w:sz w:val="28"/>
        </w:rPr>
        <w:t>сии», «Сад пам</w:t>
      </w:r>
      <w:r w:rsidRPr="00B23FA5">
        <w:rPr>
          <w:sz w:val="28"/>
        </w:rPr>
        <w:t>я</w:t>
      </w:r>
      <w:r w:rsidRPr="00B23FA5">
        <w:rPr>
          <w:sz w:val="28"/>
        </w:rPr>
        <w:t>ти».</w:t>
      </w:r>
    </w:p>
    <w:p w:rsidR="00B23FA5" w:rsidRPr="00B23FA5" w:rsidRDefault="00B23FA5" w:rsidP="00B23FA5">
      <w:pPr>
        <w:spacing w:line="276" w:lineRule="auto"/>
        <w:ind w:firstLine="709"/>
        <w:jc w:val="both"/>
        <w:rPr>
          <w:sz w:val="28"/>
        </w:rPr>
      </w:pPr>
      <w:proofErr w:type="gramStart"/>
      <w:r w:rsidRPr="00B23FA5">
        <w:rPr>
          <w:sz w:val="28"/>
        </w:rPr>
        <w:t xml:space="preserve">В </w:t>
      </w:r>
      <w:r w:rsidR="006A7EE6">
        <w:rPr>
          <w:sz w:val="28"/>
        </w:rPr>
        <w:t>протяжении всего периода реализации муниципальной экологич</w:t>
      </w:r>
      <w:r w:rsidR="006A7EE6">
        <w:rPr>
          <w:sz w:val="28"/>
        </w:rPr>
        <w:t>е</w:t>
      </w:r>
      <w:r w:rsidR="006A7EE6">
        <w:rPr>
          <w:sz w:val="28"/>
        </w:rPr>
        <w:t>ской программы</w:t>
      </w:r>
      <w:r w:rsidRPr="00B23FA5">
        <w:rPr>
          <w:sz w:val="28"/>
        </w:rPr>
        <w:t xml:space="preserve"> в рамках Положения о комиссии по обследованию зел</w:t>
      </w:r>
      <w:r w:rsidRPr="00B23FA5">
        <w:rPr>
          <w:sz w:val="28"/>
        </w:rPr>
        <w:t>е</w:t>
      </w:r>
      <w:r w:rsidRPr="00B23FA5">
        <w:rPr>
          <w:sz w:val="28"/>
        </w:rPr>
        <w:t>ных насаждений на территории</w:t>
      </w:r>
      <w:proofErr w:type="gramEnd"/>
      <w:r w:rsidRPr="00B23FA5">
        <w:rPr>
          <w:sz w:val="28"/>
        </w:rPr>
        <w:t xml:space="preserve"> городского округа Кинель Самарской о</w:t>
      </w:r>
      <w:r w:rsidRPr="00B23FA5">
        <w:rPr>
          <w:sz w:val="28"/>
        </w:rPr>
        <w:t>б</w:t>
      </w:r>
      <w:r w:rsidRPr="00B23FA5">
        <w:rPr>
          <w:sz w:val="28"/>
        </w:rPr>
        <w:t xml:space="preserve">ласти, утвержденного постановлением администрации городского округа </w:t>
      </w:r>
      <w:r w:rsidRPr="00B23FA5">
        <w:rPr>
          <w:sz w:val="28"/>
        </w:rPr>
        <w:lastRenderedPageBreak/>
        <w:t>Кинель Самарской области от 01.09.2016 № 2737, проводятся комиссио</w:t>
      </w:r>
      <w:r w:rsidRPr="00B23FA5">
        <w:rPr>
          <w:sz w:val="28"/>
        </w:rPr>
        <w:t>н</w:t>
      </w:r>
      <w:r w:rsidRPr="00B23FA5">
        <w:rPr>
          <w:sz w:val="28"/>
        </w:rPr>
        <w:t>ные обследования древесных насажд</w:t>
      </w:r>
      <w:r w:rsidRPr="00B23FA5">
        <w:rPr>
          <w:sz w:val="28"/>
        </w:rPr>
        <w:t>е</w:t>
      </w:r>
      <w:r w:rsidRPr="00B23FA5">
        <w:rPr>
          <w:sz w:val="28"/>
        </w:rPr>
        <w:t xml:space="preserve">ний на территории городского округа на предмет их качественного состояния.  </w:t>
      </w:r>
    </w:p>
    <w:p w:rsidR="00B23FA5" w:rsidRPr="00B23FA5" w:rsidRDefault="00B23FA5" w:rsidP="00B23FA5">
      <w:pPr>
        <w:spacing w:line="276" w:lineRule="auto"/>
        <w:ind w:firstLine="709"/>
        <w:jc w:val="both"/>
        <w:rPr>
          <w:sz w:val="28"/>
        </w:rPr>
      </w:pPr>
      <w:r w:rsidRPr="00B23FA5">
        <w:rPr>
          <w:sz w:val="28"/>
        </w:rPr>
        <w:t>В соответствии с постановлением администрации городского округа  К</w:t>
      </w:r>
      <w:r w:rsidRPr="00B23FA5">
        <w:rPr>
          <w:sz w:val="28"/>
        </w:rPr>
        <w:t>и</w:t>
      </w:r>
      <w:r w:rsidRPr="00B23FA5">
        <w:rPr>
          <w:sz w:val="28"/>
        </w:rPr>
        <w:t>нель Самарской области от 12</w:t>
      </w:r>
      <w:r w:rsidR="00CA152B">
        <w:rPr>
          <w:sz w:val="28"/>
        </w:rPr>
        <w:t>.07.</w:t>
      </w:r>
      <w:r w:rsidRPr="00B23FA5">
        <w:rPr>
          <w:sz w:val="28"/>
        </w:rPr>
        <w:t>2021 № 2036 «О создании комиссии по выявл</w:t>
      </w:r>
      <w:r w:rsidRPr="00B23FA5">
        <w:rPr>
          <w:sz w:val="28"/>
        </w:rPr>
        <w:t>е</w:t>
      </w:r>
      <w:r w:rsidRPr="00B23FA5">
        <w:rPr>
          <w:sz w:val="28"/>
        </w:rPr>
        <w:t>нию и мониторингу несанкционированных свалок и навалов мусора на террит</w:t>
      </w:r>
      <w:r w:rsidRPr="00B23FA5">
        <w:rPr>
          <w:sz w:val="28"/>
        </w:rPr>
        <w:t>о</w:t>
      </w:r>
      <w:r w:rsidRPr="00B23FA5">
        <w:rPr>
          <w:sz w:val="28"/>
        </w:rPr>
        <w:t>рии городского округа Кинель Самарской области» регулярно провод</w:t>
      </w:r>
      <w:r w:rsidR="006A7EE6">
        <w:rPr>
          <w:sz w:val="28"/>
        </w:rPr>
        <w:t>ились</w:t>
      </w:r>
      <w:r w:rsidRPr="00B23FA5">
        <w:rPr>
          <w:sz w:val="28"/>
        </w:rPr>
        <w:t xml:space="preserve"> обследования муниципальной территории на предмет выя</w:t>
      </w:r>
      <w:r w:rsidRPr="00B23FA5">
        <w:rPr>
          <w:sz w:val="28"/>
        </w:rPr>
        <w:t>в</w:t>
      </w:r>
      <w:r w:rsidRPr="00B23FA5">
        <w:rPr>
          <w:sz w:val="28"/>
        </w:rPr>
        <w:t>ления мест несанкцион</w:t>
      </w:r>
      <w:r w:rsidRPr="00B23FA5">
        <w:rPr>
          <w:sz w:val="28"/>
        </w:rPr>
        <w:t>и</w:t>
      </w:r>
      <w:r w:rsidRPr="00B23FA5">
        <w:rPr>
          <w:sz w:val="28"/>
        </w:rPr>
        <w:t>рованного складирования отходов.</w:t>
      </w:r>
    </w:p>
    <w:p w:rsidR="00B23FA5" w:rsidRDefault="00B23FA5" w:rsidP="00B23FA5">
      <w:pPr>
        <w:spacing w:line="276" w:lineRule="auto"/>
        <w:ind w:firstLine="709"/>
        <w:jc w:val="both"/>
        <w:rPr>
          <w:sz w:val="28"/>
        </w:rPr>
      </w:pPr>
      <w:r w:rsidRPr="00B23FA5">
        <w:rPr>
          <w:sz w:val="28"/>
        </w:rPr>
        <w:t>Для информирования населения на официальном сайте городского округа и в СМИ размещалась информация по изменениям в природ</w:t>
      </w:r>
      <w:r w:rsidRPr="00B23FA5">
        <w:rPr>
          <w:sz w:val="28"/>
        </w:rPr>
        <w:t>о</w:t>
      </w:r>
      <w:r w:rsidRPr="00B23FA5">
        <w:rPr>
          <w:sz w:val="28"/>
        </w:rPr>
        <w:t>охранном законодательстве и о проводимых на территории округа экол</w:t>
      </w:r>
      <w:r w:rsidRPr="00B23FA5">
        <w:rPr>
          <w:sz w:val="28"/>
        </w:rPr>
        <w:t>о</w:t>
      </w:r>
      <w:r w:rsidRPr="00B23FA5">
        <w:rPr>
          <w:sz w:val="28"/>
        </w:rPr>
        <w:t xml:space="preserve">гических мероприятиях. </w:t>
      </w:r>
    </w:p>
    <w:p w:rsidR="001C699F" w:rsidRPr="001C699F" w:rsidRDefault="006A7EE6" w:rsidP="001C699F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Р</w:t>
      </w:r>
      <w:r w:rsidR="001C699F" w:rsidRPr="001C699F">
        <w:rPr>
          <w:sz w:val="28"/>
        </w:rPr>
        <w:t>еализация данных мероприятий способствова</w:t>
      </w:r>
      <w:r>
        <w:rPr>
          <w:sz w:val="28"/>
        </w:rPr>
        <w:t>ла</w:t>
      </w:r>
      <w:r w:rsidR="001C699F" w:rsidRPr="001C699F">
        <w:rPr>
          <w:sz w:val="28"/>
        </w:rPr>
        <w:t xml:space="preserve"> оздоровлению эк</w:t>
      </w:r>
      <w:r w:rsidR="001C699F" w:rsidRPr="001C699F">
        <w:rPr>
          <w:sz w:val="28"/>
        </w:rPr>
        <w:t>о</w:t>
      </w:r>
      <w:r w:rsidR="001C699F" w:rsidRPr="001C699F">
        <w:rPr>
          <w:sz w:val="28"/>
        </w:rPr>
        <w:t>логической обстановки и обеспечению экологической безопасности, а та</w:t>
      </w:r>
      <w:r w:rsidR="001C699F" w:rsidRPr="001C699F">
        <w:rPr>
          <w:sz w:val="28"/>
        </w:rPr>
        <w:t>к</w:t>
      </w:r>
      <w:r w:rsidR="001C699F" w:rsidRPr="001C699F">
        <w:rPr>
          <w:sz w:val="28"/>
        </w:rPr>
        <w:t>же повышению уровня экологического образования и воспитания, экол</w:t>
      </w:r>
      <w:r w:rsidR="001C699F" w:rsidRPr="001C699F">
        <w:rPr>
          <w:sz w:val="28"/>
        </w:rPr>
        <w:t>о</w:t>
      </w:r>
      <w:r w:rsidR="001C699F" w:rsidRPr="001C699F">
        <w:rPr>
          <w:sz w:val="28"/>
        </w:rPr>
        <w:t xml:space="preserve">гической культуры населения. </w:t>
      </w:r>
      <w:r>
        <w:rPr>
          <w:sz w:val="28"/>
        </w:rPr>
        <w:t>В период 2016-2025 гг. н</w:t>
      </w:r>
      <w:r w:rsidR="001C699F" w:rsidRPr="001C699F">
        <w:rPr>
          <w:sz w:val="28"/>
        </w:rPr>
        <w:t>а выполнение</w:t>
      </w:r>
      <w:r>
        <w:rPr>
          <w:sz w:val="28"/>
        </w:rPr>
        <w:t xml:space="preserve"> м</w:t>
      </w:r>
      <w:r>
        <w:rPr>
          <w:sz w:val="28"/>
        </w:rPr>
        <w:t>е</w:t>
      </w:r>
      <w:r>
        <w:rPr>
          <w:sz w:val="28"/>
        </w:rPr>
        <w:t>роприятий</w:t>
      </w:r>
      <w:r w:rsidR="001C699F" w:rsidRPr="001C699F">
        <w:rPr>
          <w:sz w:val="28"/>
        </w:rPr>
        <w:t xml:space="preserve"> муниципальной пр</w:t>
      </w:r>
      <w:r w:rsidR="001C699F" w:rsidRPr="001C699F">
        <w:rPr>
          <w:sz w:val="28"/>
        </w:rPr>
        <w:t>о</w:t>
      </w:r>
      <w:r w:rsidR="001C699F" w:rsidRPr="001C699F">
        <w:rPr>
          <w:sz w:val="28"/>
        </w:rPr>
        <w:t xml:space="preserve">граммы и достижение планируемого уровня целевых показателей </w:t>
      </w:r>
      <w:r>
        <w:rPr>
          <w:sz w:val="28"/>
        </w:rPr>
        <w:t>оказывали влияние</w:t>
      </w:r>
      <w:r w:rsidR="001C699F" w:rsidRPr="001C699F">
        <w:rPr>
          <w:sz w:val="28"/>
        </w:rPr>
        <w:t xml:space="preserve"> внешние факторы и риски. К о</w:t>
      </w:r>
      <w:r w:rsidR="001C699F" w:rsidRPr="001C699F">
        <w:rPr>
          <w:sz w:val="28"/>
        </w:rPr>
        <w:t>с</w:t>
      </w:r>
      <w:r w:rsidR="001C699F" w:rsidRPr="001C699F">
        <w:rPr>
          <w:sz w:val="28"/>
        </w:rPr>
        <w:t>новным рискам можно отнести риски, связанные с изменениями в закон</w:t>
      </w:r>
      <w:r w:rsidR="001C699F" w:rsidRPr="001C699F">
        <w:rPr>
          <w:sz w:val="28"/>
        </w:rPr>
        <w:t>о</w:t>
      </w:r>
      <w:r w:rsidR="001C699F" w:rsidRPr="001C699F">
        <w:rPr>
          <w:sz w:val="28"/>
        </w:rPr>
        <w:t>дательстве и государственной политике в сфере охраны окружающей ср</w:t>
      </w:r>
      <w:r w:rsidR="001C699F" w:rsidRPr="001C699F">
        <w:rPr>
          <w:sz w:val="28"/>
        </w:rPr>
        <w:t>е</w:t>
      </w:r>
      <w:r w:rsidR="001C699F" w:rsidRPr="001C699F">
        <w:rPr>
          <w:sz w:val="28"/>
        </w:rPr>
        <w:t xml:space="preserve">ды, которые </w:t>
      </w:r>
      <w:r>
        <w:rPr>
          <w:sz w:val="28"/>
        </w:rPr>
        <w:t>вносили</w:t>
      </w:r>
      <w:r w:rsidR="001C699F" w:rsidRPr="001C699F">
        <w:rPr>
          <w:sz w:val="28"/>
        </w:rPr>
        <w:t xml:space="preserve"> изменения в структур</w:t>
      </w:r>
      <w:r>
        <w:rPr>
          <w:sz w:val="28"/>
        </w:rPr>
        <w:t>у</w:t>
      </w:r>
      <w:r w:rsidR="001C699F" w:rsidRPr="001C699F">
        <w:rPr>
          <w:sz w:val="28"/>
        </w:rPr>
        <w:t xml:space="preserve"> и содерж</w:t>
      </w:r>
      <w:r w:rsidR="001C699F" w:rsidRPr="001C699F">
        <w:rPr>
          <w:sz w:val="28"/>
        </w:rPr>
        <w:t>а</w:t>
      </w:r>
      <w:r w:rsidR="001C699F" w:rsidRPr="001C699F">
        <w:rPr>
          <w:sz w:val="28"/>
        </w:rPr>
        <w:t>ни</w:t>
      </w:r>
      <w:r>
        <w:rPr>
          <w:sz w:val="28"/>
        </w:rPr>
        <w:t>е</w:t>
      </w:r>
      <w:r w:rsidR="001C699F" w:rsidRPr="001C699F">
        <w:rPr>
          <w:sz w:val="28"/>
        </w:rPr>
        <w:t xml:space="preserve"> муниципальной программы, принцип</w:t>
      </w:r>
      <w:r>
        <w:rPr>
          <w:sz w:val="28"/>
        </w:rPr>
        <w:t>ы</w:t>
      </w:r>
      <w:r w:rsidR="001C699F" w:rsidRPr="001C699F">
        <w:rPr>
          <w:sz w:val="28"/>
        </w:rPr>
        <w:t xml:space="preserve"> ее ресурсного обеспечения и механизм</w:t>
      </w:r>
      <w:r>
        <w:rPr>
          <w:sz w:val="28"/>
        </w:rPr>
        <w:t>ы</w:t>
      </w:r>
      <w:r w:rsidR="001C699F" w:rsidRPr="001C699F">
        <w:rPr>
          <w:sz w:val="28"/>
        </w:rPr>
        <w:t xml:space="preserve"> реализ</w:t>
      </w:r>
      <w:r w:rsidR="001C699F" w:rsidRPr="001C699F">
        <w:rPr>
          <w:sz w:val="28"/>
        </w:rPr>
        <w:t>а</w:t>
      </w:r>
      <w:r w:rsidR="001C699F" w:rsidRPr="001C699F">
        <w:rPr>
          <w:sz w:val="28"/>
        </w:rPr>
        <w:t xml:space="preserve">ции. </w:t>
      </w:r>
    </w:p>
    <w:p w:rsidR="001C699F" w:rsidRPr="001C699F" w:rsidRDefault="001C699F" w:rsidP="001C699F">
      <w:pPr>
        <w:spacing w:line="276" w:lineRule="auto"/>
        <w:ind w:firstLine="709"/>
        <w:jc w:val="both"/>
        <w:rPr>
          <w:sz w:val="28"/>
        </w:rPr>
      </w:pPr>
      <w:r w:rsidRPr="001C699F">
        <w:rPr>
          <w:sz w:val="28"/>
        </w:rPr>
        <w:t xml:space="preserve">Минимизация влияния рисков </w:t>
      </w:r>
      <w:r w:rsidR="006A7EE6">
        <w:rPr>
          <w:sz w:val="28"/>
        </w:rPr>
        <w:t>проводилась в рамках</w:t>
      </w:r>
      <w:r w:rsidRPr="001C699F">
        <w:rPr>
          <w:sz w:val="28"/>
        </w:rPr>
        <w:t xml:space="preserve"> систематич</w:t>
      </w:r>
      <w:r w:rsidRPr="001C699F">
        <w:rPr>
          <w:sz w:val="28"/>
        </w:rPr>
        <w:t>е</w:t>
      </w:r>
      <w:r w:rsidRPr="001C699F">
        <w:rPr>
          <w:sz w:val="28"/>
        </w:rPr>
        <w:t>ского мониторинга изменений в федеральном и региональном законод</w:t>
      </w:r>
      <w:r w:rsidRPr="001C699F">
        <w:rPr>
          <w:sz w:val="28"/>
        </w:rPr>
        <w:t>а</w:t>
      </w:r>
      <w:r w:rsidRPr="001C699F">
        <w:rPr>
          <w:sz w:val="28"/>
        </w:rPr>
        <w:t>тельстве в сфере охраны окружающей среды и своевременной коррект</w:t>
      </w:r>
      <w:r w:rsidRPr="001C699F">
        <w:rPr>
          <w:sz w:val="28"/>
        </w:rPr>
        <w:t>и</w:t>
      </w:r>
      <w:r w:rsidRPr="001C699F">
        <w:rPr>
          <w:sz w:val="28"/>
        </w:rPr>
        <w:t>ровки положений муниц</w:t>
      </w:r>
      <w:r w:rsidRPr="001C699F">
        <w:rPr>
          <w:sz w:val="28"/>
        </w:rPr>
        <w:t>и</w:t>
      </w:r>
      <w:r w:rsidRPr="001C699F">
        <w:rPr>
          <w:sz w:val="28"/>
        </w:rPr>
        <w:t>пальной программы.</w:t>
      </w:r>
    </w:p>
    <w:p w:rsidR="001C699F" w:rsidRPr="001C699F" w:rsidRDefault="006A7EE6" w:rsidP="001C699F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Ежегодно </w:t>
      </w:r>
      <w:r w:rsidR="001C699F" w:rsidRPr="001C699F">
        <w:rPr>
          <w:sz w:val="28"/>
        </w:rPr>
        <w:t>уточн</w:t>
      </w:r>
      <w:r w:rsidR="00BD7B34">
        <w:rPr>
          <w:sz w:val="28"/>
        </w:rPr>
        <w:t>ялись</w:t>
      </w:r>
      <w:r w:rsidR="001C699F" w:rsidRPr="001C699F">
        <w:rPr>
          <w:sz w:val="28"/>
        </w:rPr>
        <w:t xml:space="preserve"> объем</w:t>
      </w:r>
      <w:r w:rsidR="00BD7B34">
        <w:rPr>
          <w:sz w:val="28"/>
        </w:rPr>
        <w:t>ы</w:t>
      </w:r>
      <w:r w:rsidR="001C699F" w:rsidRPr="001C699F">
        <w:rPr>
          <w:sz w:val="28"/>
        </w:rPr>
        <w:t xml:space="preserve"> финансовых средств, предусмотре</w:t>
      </w:r>
      <w:r w:rsidR="001C699F" w:rsidRPr="001C699F">
        <w:rPr>
          <w:sz w:val="28"/>
        </w:rPr>
        <w:t>н</w:t>
      </w:r>
      <w:r w:rsidR="001C699F" w:rsidRPr="001C699F">
        <w:rPr>
          <w:sz w:val="28"/>
        </w:rPr>
        <w:t>ных на реализацию мероприятий муниципальной программы, в том числе в зависимости от достигнутых результатов; определени</w:t>
      </w:r>
      <w:r w:rsidR="00BD7B34">
        <w:rPr>
          <w:sz w:val="28"/>
        </w:rPr>
        <w:t>я</w:t>
      </w:r>
      <w:r w:rsidR="001C699F" w:rsidRPr="001C699F">
        <w:rPr>
          <w:sz w:val="28"/>
        </w:rPr>
        <w:t xml:space="preserve"> приоритетов для первоочередного ф</w:t>
      </w:r>
      <w:r w:rsidR="001C699F" w:rsidRPr="001C699F">
        <w:rPr>
          <w:sz w:val="28"/>
        </w:rPr>
        <w:t>и</w:t>
      </w:r>
      <w:r w:rsidR="001C699F" w:rsidRPr="001C699F">
        <w:rPr>
          <w:sz w:val="28"/>
        </w:rPr>
        <w:t>нансирования</w:t>
      </w:r>
      <w:r w:rsidR="00BD7B34">
        <w:rPr>
          <w:sz w:val="28"/>
        </w:rPr>
        <w:t>.</w:t>
      </w:r>
    </w:p>
    <w:p w:rsidR="001C699F" w:rsidRPr="001A48BE" w:rsidRDefault="001A48BE" w:rsidP="001C699F">
      <w:pPr>
        <w:spacing w:line="276" w:lineRule="auto"/>
        <w:ind w:firstLine="709"/>
        <w:jc w:val="both"/>
        <w:rPr>
          <w:sz w:val="28"/>
        </w:rPr>
      </w:pPr>
      <w:r w:rsidRPr="001A48BE">
        <w:rPr>
          <w:sz w:val="28"/>
        </w:rPr>
        <w:t>В целях оптимизации расходов по программе проводилась</w:t>
      </w:r>
      <w:r w:rsidR="001C699F" w:rsidRPr="001A48BE">
        <w:rPr>
          <w:sz w:val="28"/>
        </w:rPr>
        <w:t xml:space="preserve"> ежегодная ко</w:t>
      </w:r>
      <w:r w:rsidR="001C699F" w:rsidRPr="001A48BE">
        <w:rPr>
          <w:sz w:val="28"/>
        </w:rPr>
        <w:t>р</w:t>
      </w:r>
      <w:r w:rsidR="001C699F" w:rsidRPr="001A48BE">
        <w:rPr>
          <w:sz w:val="28"/>
        </w:rPr>
        <w:t>ректировка мероприятий.</w:t>
      </w:r>
    </w:p>
    <w:p w:rsidR="00021E19" w:rsidRPr="001A48BE" w:rsidRDefault="00021E19" w:rsidP="00021E19">
      <w:pPr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 w:rsidRPr="001A48BE">
        <w:rPr>
          <w:sz w:val="28"/>
        </w:rPr>
        <w:t>Реализация муниципальной программы: «Охрана окружающей ср</w:t>
      </w:r>
      <w:r w:rsidRPr="001A48BE">
        <w:rPr>
          <w:sz w:val="28"/>
        </w:rPr>
        <w:t>е</w:t>
      </w:r>
      <w:r w:rsidRPr="001A48BE">
        <w:rPr>
          <w:sz w:val="28"/>
        </w:rPr>
        <w:t>ды» городского округа Кинель Самарской области на 2026-2030 годы» н</w:t>
      </w:r>
      <w:r w:rsidRPr="001A48BE">
        <w:rPr>
          <w:sz w:val="28"/>
        </w:rPr>
        <w:t>е</w:t>
      </w:r>
      <w:r w:rsidRPr="001A48BE">
        <w:rPr>
          <w:sz w:val="28"/>
        </w:rPr>
        <w:t>обходима для обеспечения конституционных прав граждан городского о</w:t>
      </w:r>
      <w:r w:rsidRPr="001A48BE">
        <w:rPr>
          <w:sz w:val="28"/>
        </w:rPr>
        <w:t>к</w:t>
      </w:r>
      <w:r w:rsidRPr="001A48BE">
        <w:rPr>
          <w:sz w:val="28"/>
        </w:rPr>
        <w:t>руга на благоприятную окружающую среду, сохранения природных экос</w:t>
      </w:r>
      <w:r w:rsidRPr="001A48BE">
        <w:rPr>
          <w:sz w:val="28"/>
        </w:rPr>
        <w:t>и</w:t>
      </w:r>
      <w:r w:rsidRPr="001A48BE">
        <w:rPr>
          <w:sz w:val="28"/>
        </w:rPr>
        <w:t>стем, формирования экол</w:t>
      </w:r>
      <w:r w:rsidRPr="001A48BE">
        <w:rPr>
          <w:sz w:val="28"/>
        </w:rPr>
        <w:t>о</w:t>
      </w:r>
      <w:r w:rsidRPr="001A48BE">
        <w:rPr>
          <w:sz w:val="28"/>
        </w:rPr>
        <w:t>гической культуры населения.</w:t>
      </w:r>
    </w:p>
    <w:p w:rsidR="00021E19" w:rsidRDefault="00CA152B" w:rsidP="00021E19">
      <w:pPr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П</w:t>
      </w:r>
      <w:r w:rsidR="00021E19" w:rsidRPr="001A48BE">
        <w:rPr>
          <w:sz w:val="28"/>
        </w:rPr>
        <w:t xml:space="preserve">рограмма разработана в соответствии с </w:t>
      </w:r>
      <w:r w:rsidR="00021E19" w:rsidRPr="001A48BE">
        <w:rPr>
          <w:sz w:val="28"/>
          <w:szCs w:val="28"/>
        </w:rPr>
        <w:t>Порядком принятия реш</w:t>
      </w:r>
      <w:r w:rsidR="00021E19" w:rsidRPr="001A48BE">
        <w:rPr>
          <w:sz w:val="28"/>
          <w:szCs w:val="28"/>
        </w:rPr>
        <w:t>е</w:t>
      </w:r>
      <w:r w:rsidR="00021E19" w:rsidRPr="001A48BE">
        <w:rPr>
          <w:sz w:val="28"/>
          <w:szCs w:val="28"/>
        </w:rPr>
        <w:t>ний о разработке, формирования и реализации, оценки эффективности м</w:t>
      </w:r>
      <w:r w:rsidR="00021E19" w:rsidRPr="001A48BE">
        <w:rPr>
          <w:sz w:val="28"/>
          <w:szCs w:val="28"/>
        </w:rPr>
        <w:t>у</w:t>
      </w:r>
      <w:r w:rsidR="00021E19" w:rsidRPr="001A48BE">
        <w:rPr>
          <w:sz w:val="28"/>
          <w:szCs w:val="28"/>
        </w:rPr>
        <w:t xml:space="preserve">ниципальных программ городского округа Кинель, </w:t>
      </w:r>
      <w:r w:rsidR="00021E19" w:rsidRPr="001A48BE">
        <w:rPr>
          <w:sz w:val="28"/>
        </w:rPr>
        <w:t>утвержденным пост</w:t>
      </w:r>
      <w:r w:rsidR="00021E19" w:rsidRPr="001A48BE">
        <w:rPr>
          <w:sz w:val="28"/>
        </w:rPr>
        <w:t>а</w:t>
      </w:r>
      <w:r w:rsidR="00021E19" w:rsidRPr="001A48BE">
        <w:rPr>
          <w:sz w:val="28"/>
        </w:rPr>
        <w:t>новлением админис</w:t>
      </w:r>
      <w:r w:rsidR="00021E19" w:rsidRPr="001A48BE">
        <w:rPr>
          <w:sz w:val="28"/>
        </w:rPr>
        <w:t>т</w:t>
      </w:r>
      <w:r w:rsidR="00021E19" w:rsidRPr="001A48BE">
        <w:rPr>
          <w:sz w:val="28"/>
        </w:rPr>
        <w:t>рации городского округа Кинель Самарской области № 710 от 07.03.2014 и Уставом городского округа Кинель Самарской о</w:t>
      </w:r>
      <w:r w:rsidR="00021E19" w:rsidRPr="001A48BE">
        <w:rPr>
          <w:sz w:val="28"/>
        </w:rPr>
        <w:t>б</w:t>
      </w:r>
      <w:r w:rsidR="00021E19" w:rsidRPr="001A48BE">
        <w:rPr>
          <w:sz w:val="28"/>
        </w:rPr>
        <w:t>ласти.</w:t>
      </w:r>
    </w:p>
    <w:p w:rsidR="00F65354" w:rsidRPr="00F65354" w:rsidRDefault="00F65354" w:rsidP="00F65354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C265F0" w:rsidRDefault="000654DD" w:rsidP="00CA152B">
      <w:pPr>
        <w:autoSpaceDE w:val="0"/>
        <w:autoSpaceDN w:val="0"/>
        <w:adjustRightInd w:val="0"/>
        <w:ind w:firstLine="720"/>
        <w:contextualSpacing/>
        <w:jc w:val="center"/>
        <w:rPr>
          <w:b/>
          <w:sz w:val="28"/>
        </w:rPr>
      </w:pPr>
      <w:r w:rsidRPr="000654DD">
        <w:rPr>
          <w:b/>
          <w:sz w:val="28"/>
        </w:rPr>
        <w:t>2.  Основные цели и задачи Программы, этапы и сроки реализ</w:t>
      </w:r>
      <w:r w:rsidRPr="000654DD">
        <w:rPr>
          <w:b/>
          <w:sz w:val="28"/>
        </w:rPr>
        <w:t>а</w:t>
      </w:r>
      <w:r w:rsidRPr="000654DD">
        <w:rPr>
          <w:b/>
          <w:sz w:val="28"/>
        </w:rPr>
        <w:t>ции Программы, конечные результаты реализации Программы</w:t>
      </w:r>
    </w:p>
    <w:p w:rsidR="00DB5CE5" w:rsidRPr="000654DD" w:rsidRDefault="00DB5CE5" w:rsidP="00952D0A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  <w:sz w:val="28"/>
        </w:rPr>
      </w:pPr>
    </w:p>
    <w:p w:rsidR="00716B2C" w:rsidRPr="001A48BE" w:rsidRDefault="00716B2C" w:rsidP="00952D0A">
      <w:pPr>
        <w:spacing w:line="276" w:lineRule="auto"/>
        <w:ind w:firstLine="709"/>
        <w:jc w:val="both"/>
        <w:rPr>
          <w:sz w:val="28"/>
        </w:rPr>
      </w:pPr>
      <w:r w:rsidRPr="001A48BE">
        <w:rPr>
          <w:sz w:val="28"/>
        </w:rPr>
        <w:t>Выбор приоритетов программы определен статьей 42 Конституции Росси</w:t>
      </w:r>
      <w:r w:rsidRPr="001A48BE">
        <w:rPr>
          <w:sz w:val="28"/>
        </w:rPr>
        <w:t>й</w:t>
      </w:r>
      <w:r w:rsidRPr="001A48BE">
        <w:rPr>
          <w:sz w:val="28"/>
        </w:rPr>
        <w:t xml:space="preserve">ской Федерации, </w:t>
      </w:r>
      <w:r w:rsidR="00CA152B" w:rsidRPr="001A48BE">
        <w:rPr>
          <w:sz w:val="28"/>
        </w:rPr>
        <w:t>Федеральным законом от 24.06.1998 № 89-ФЗ «Об отходах пр</w:t>
      </w:r>
      <w:r w:rsidR="00CA152B" w:rsidRPr="001A48BE">
        <w:rPr>
          <w:sz w:val="28"/>
        </w:rPr>
        <w:t>о</w:t>
      </w:r>
      <w:r w:rsidR="00CA152B" w:rsidRPr="001A48BE">
        <w:rPr>
          <w:sz w:val="28"/>
        </w:rPr>
        <w:t>изводства и потребления»</w:t>
      </w:r>
      <w:proofErr w:type="gramStart"/>
      <w:r w:rsidR="00CA152B" w:rsidRPr="001A48BE">
        <w:rPr>
          <w:sz w:val="28"/>
        </w:rPr>
        <w:t>,</w:t>
      </w:r>
      <w:r w:rsidRPr="001A48BE">
        <w:rPr>
          <w:sz w:val="28"/>
        </w:rPr>
        <w:t>Ф</w:t>
      </w:r>
      <w:proofErr w:type="gramEnd"/>
      <w:r w:rsidRPr="001A48BE">
        <w:rPr>
          <w:sz w:val="28"/>
        </w:rPr>
        <w:t>едеральным законом от 10.01.2002 № 7-ФЗ «Об охр</w:t>
      </w:r>
      <w:r w:rsidRPr="001A48BE">
        <w:rPr>
          <w:sz w:val="28"/>
        </w:rPr>
        <w:t>а</w:t>
      </w:r>
      <w:r w:rsidRPr="001A48BE">
        <w:rPr>
          <w:sz w:val="28"/>
        </w:rPr>
        <w:t>не окружающей среды», Законом Самарской области от 06.05.2009 № 46-ГД «Об охране окружающей среды и природопользов</w:t>
      </w:r>
      <w:r w:rsidRPr="001A48BE">
        <w:rPr>
          <w:sz w:val="28"/>
        </w:rPr>
        <w:t>а</w:t>
      </w:r>
      <w:r w:rsidRPr="001A48BE">
        <w:rPr>
          <w:sz w:val="28"/>
        </w:rPr>
        <w:t>нии в Самарской области», Зак</w:t>
      </w:r>
      <w:r w:rsidRPr="001A48BE">
        <w:rPr>
          <w:sz w:val="28"/>
        </w:rPr>
        <w:t>о</w:t>
      </w:r>
      <w:r w:rsidRPr="001A48BE">
        <w:rPr>
          <w:sz w:val="28"/>
        </w:rPr>
        <w:t>ном Самарской области от 06.04.2010 № 36-ГД «О наделении органов местного самоуправления отдельными гос</w:t>
      </w:r>
      <w:r w:rsidRPr="001A48BE">
        <w:rPr>
          <w:sz w:val="28"/>
        </w:rPr>
        <w:t>у</w:t>
      </w:r>
      <w:r w:rsidRPr="001A48BE">
        <w:rPr>
          <w:sz w:val="28"/>
        </w:rPr>
        <w:t>дарственными полномочиями в сфере охраны окружающей среды», Гос</w:t>
      </w:r>
      <w:r w:rsidRPr="001A48BE">
        <w:rPr>
          <w:sz w:val="28"/>
        </w:rPr>
        <w:t>у</w:t>
      </w:r>
      <w:r w:rsidRPr="001A48BE">
        <w:rPr>
          <w:sz w:val="28"/>
        </w:rPr>
        <w:t>дарственной программой Самарской области от 27.11.2013 № 668 «Охрана окружающей среды Самарской области на 2014 – 202</w:t>
      </w:r>
      <w:r w:rsidR="00054485">
        <w:rPr>
          <w:sz w:val="28"/>
        </w:rPr>
        <w:t>5</w:t>
      </w:r>
      <w:r w:rsidRPr="001A48BE">
        <w:rPr>
          <w:sz w:val="28"/>
        </w:rPr>
        <w:t xml:space="preserve"> годы</w:t>
      </w:r>
      <w:r w:rsidR="00F77903">
        <w:rPr>
          <w:sz w:val="28"/>
        </w:rPr>
        <w:t xml:space="preserve"> </w:t>
      </w:r>
      <w:r w:rsidR="00054485" w:rsidRPr="00054485">
        <w:rPr>
          <w:sz w:val="28"/>
        </w:rPr>
        <w:t>и на период до 2030 года</w:t>
      </w:r>
      <w:r w:rsidRPr="001A48BE">
        <w:rPr>
          <w:sz w:val="28"/>
        </w:rPr>
        <w:t>».</w:t>
      </w:r>
    </w:p>
    <w:p w:rsidR="00716B2C" w:rsidRDefault="00716B2C" w:rsidP="00952D0A">
      <w:pPr>
        <w:spacing w:line="276" w:lineRule="auto"/>
        <w:ind w:firstLine="709"/>
        <w:jc w:val="both"/>
        <w:rPr>
          <w:sz w:val="28"/>
        </w:rPr>
      </w:pPr>
      <w:r w:rsidRPr="001A48BE">
        <w:rPr>
          <w:sz w:val="28"/>
        </w:rPr>
        <w:t>Приоритеты и цель политики на муниципальном уровне в сфере о</w:t>
      </w:r>
      <w:r w:rsidRPr="001A48BE">
        <w:rPr>
          <w:sz w:val="28"/>
        </w:rPr>
        <w:t>х</w:t>
      </w:r>
      <w:r w:rsidRPr="001A48BE">
        <w:rPr>
          <w:sz w:val="28"/>
        </w:rPr>
        <w:t>раны окружающей среды определяют необходимость комплексного реш</w:t>
      </w:r>
      <w:r w:rsidRPr="001A48BE">
        <w:rPr>
          <w:sz w:val="28"/>
        </w:rPr>
        <w:t>е</w:t>
      </w:r>
      <w:r w:rsidRPr="001A48BE">
        <w:rPr>
          <w:sz w:val="28"/>
        </w:rPr>
        <w:t>ния задач, направленных на повышение уровня экологической безопасн</w:t>
      </w:r>
      <w:r w:rsidRPr="001A48BE">
        <w:rPr>
          <w:sz w:val="28"/>
        </w:rPr>
        <w:t>о</w:t>
      </w:r>
      <w:r w:rsidRPr="001A48BE">
        <w:rPr>
          <w:sz w:val="28"/>
        </w:rPr>
        <w:t>сти граждан и сохр</w:t>
      </w:r>
      <w:r w:rsidRPr="001A48BE">
        <w:rPr>
          <w:sz w:val="28"/>
        </w:rPr>
        <w:t>а</w:t>
      </w:r>
      <w:r w:rsidRPr="001A48BE">
        <w:rPr>
          <w:sz w:val="28"/>
        </w:rPr>
        <w:t>нения природных систем.</w:t>
      </w:r>
    </w:p>
    <w:p w:rsidR="001F5FA2" w:rsidRDefault="001F5FA2" w:rsidP="00952D0A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Цель </w:t>
      </w:r>
      <w:r w:rsidR="00A651B5" w:rsidRPr="00A651B5">
        <w:rPr>
          <w:sz w:val="28"/>
        </w:rPr>
        <w:t xml:space="preserve">программы: </w:t>
      </w:r>
      <w:r w:rsidR="000D3C59" w:rsidRPr="000D3C59">
        <w:rPr>
          <w:sz w:val="28"/>
        </w:rPr>
        <w:t>обеспечение конституционных прав граждан г</w:t>
      </w:r>
      <w:r w:rsidR="000D3C59" w:rsidRPr="000D3C59">
        <w:rPr>
          <w:sz w:val="28"/>
        </w:rPr>
        <w:t>о</w:t>
      </w:r>
      <w:r w:rsidR="000D3C59" w:rsidRPr="000D3C59">
        <w:rPr>
          <w:sz w:val="28"/>
        </w:rPr>
        <w:t>родского округа Кинель Самарской области на благоприятную окружа</w:t>
      </w:r>
      <w:r w:rsidR="000D3C59" w:rsidRPr="000D3C59">
        <w:rPr>
          <w:sz w:val="28"/>
        </w:rPr>
        <w:t>ю</w:t>
      </w:r>
      <w:r w:rsidR="000D3C59" w:rsidRPr="000D3C59">
        <w:rPr>
          <w:sz w:val="28"/>
        </w:rPr>
        <w:t>щую среду, сохранение природных экосистем, формирование экологич</w:t>
      </w:r>
      <w:r w:rsidR="000D3C59" w:rsidRPr="000D3C59">
        <w:rPr>
          <w:sz w:val="28"/>
        </w:rPr>
        <w:t>е</w:t>
      </w:r>
      <w:r w:rsidR="000D3C59" w:rsidRPr="000D3C59">
        <w:rPr>
          <w:sz w:val="28"/>
        </w:rPr>
        <w:t>ской культуры населения городского округа</w:t>
      </w:r>
      <w:r w:rsidRPr="001F5FA2">
        <w:rPr>
          <w:sz w:val="28"/>
        </w:rPr>
        <w:t>.</w:t>
      </w:r>
    </w:p>
    <w:p w:rsidR="001F5FA2" w:rsidRPr="001F5FA2" w:rsidRDefault="001F5FA2" w:rsidP="00952D0A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Задачи муниципальной программы: </w:t>
      </w:r>
    </w:p>
    <w:p w:rsidR="001F5FA2" w:rsidRPr="001F5FA2" w:rsidRDefault="00F65354" w:rsidP="00F65354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в</w:t>
      </w:r>
      <w:r w:rsidR="001F5FA2" w:rsidRPr="001F5FA2">
        <w:rPr>
          <w:sz w:val="28"/>
        </w:rPr>
        <w:t>овлечение граждан в деятельность по сохранению окружающей среды на территории городского округа;</w:t>
      </w:r>
    </w:p>
    <w:p w:rsidR="001F5FA2" w:rsidRPr="001F5FA2" w:rsidRDefault="00F65354" w:rsidP="00F65354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п</w:t>
      </w:r>
      <w:r w:rsidR="001F5FA2" w:rsidRPr="001F5FA2">
        <w:rPr>
          <w:sz w:val="28"/>
        </w:rPr>
        <w:t>овышение экологиче</w:t>
      </w:r>
      <w:r w:rsidR="001F5FA2">
        <w:rPr>
          <w:sz w:val="28"/>
        </w:rPr>
        <w:t>ской грамотности жителей го</w:t>
      </w:r>
      <w:r w:rsidR="001F5FA2" w:rsidRPr="001F5FA2">
        <w:rPr>
          <w:sz w:val="28"/>
        </w:rPr>
        <w:t>родского округа, формирование нравственного и бережного отношен</w:t>
      </w:r>
      <w:r w:rsidR="003D3787">
        <w:rPr>
          <w:sz w:val="28"/>
        </w:rPr>
        <w:t>ия к окружающей пр</w:t>
      </w:r>
      <w:r w:rsidR="003D3787">
        <w:rPr>
          <w:sz w:val="28"/>
        </w:rPr>
        <w:t>и</w:t>
      </w:r>
      <w:r w:rsidR="003D3787">
        <w:rPr>
          <w:sz w:val="28"/>
        </w:rPr>
        <w:t>родной среде;</w:t>
      </w:r>
    </w:p>
    <w:p w:rsidR="00A651B5" w:rsidRDefault="00F65354" w:rsidP="00F65354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п</w:t>
      </w:r>
      <w:r w:rsidR="001F5FA2" w:rsidRPr="001F5FA2">
        <w:rPr>
          <w:sz w:val="28"/>
        </w:rPr>
        <w:t>ривлечение предприятий и организаций к решению проблем по с</w:t>
      </w:r>
      <w:r w:rsidR="001F5FA2" w:rsidRPr="001F5FA2">
        <w:rPr>
          <w:sz w:val="28"/>
        </w:rPr>
        <w:t>о</w:t>
      </w:r>
      <w:r w:rsidR="001F5FA2" w:rsidRPr="001F5FA2">
        <w:rPr>
          <w:sz w:val="28"/>
        </w:rPr>
        <w:t>хран</w:t>
      </w:r>
      <w:r w:rsidR="001F5FA2" w:rsidRPr="001F5FA2">
        <w:rPr>
          <w:sz w:val="28"/>
        </w:rPr>
        <w:t>е</w:t>
      </w:r>
      <w:r w:rsidR="001F5FA2" w:rsidRPr="001F5FA2">
        <w:rPr>
          <w:sz w:val="28"/>
        </w:rPr>
        <w:t>нию природных экосистем, стабилизации экологической обстановки в городском округе.</w:t>
      </w:r>
    </w:p>
    <w:p w:rsidR="00D26EB6" w:rsidRPr="00D26EB6" w:rsidRDefault="00D26EB6" w:rsidP="00D26EB6">
      <w:pPr>
        <w:spacing w:line="276" w:lineRule="auto"/>
        <w:ind w:firstLine="709"/>
        <w:jc w:val="both"/>
        <w:rPr>
          <w:sz w:val="28"/>
        </w:rPr>
      </w:pPr>
      <w:r w:rsidRPr="00D26EB6">
        <w:rPr>
          <w:sz w:val="28"/>
        </w:rPr>
        <w:lastRenderedPageBreak/>
        <w:t>Решение вышеперечисленных задач программы позволит обеспечить озд</w:t>
      </w:r>
      <w:r w:rsidRPr="00D26EB6">
        <w:rPr>
          <w:sz w:val="28"/>
        </w:rPr>
        <w:t>о</w:t>
      </w:r>
      <w:r w:rsidRPr="00D26EB6">
        <w:rPr>
          <w:sz w:val="28"/>
        </w:rPr>
        <w:t>ровление и стабилизацию экологической обстановки на территории городского округа за счет:</w:t>
      </w:r>
    </w:p>
    <w:p w:rsidR="00D26EB6" w:rsidRPr="00D26EB6" w:rsidRDefault="00D26EB6" w:rsidP="00D26EB6">
      <w:pPr>
        <w:spacing w:line="276" w:lineRule="auto"/>
        <w:ind w:firstLine="709"/>
        <w:jc w:val="both"/>
        <w:rPr>
          <w:sz w:val="28"/>
        </w:rPr>
      </w:pPr>
      <w:r w:rsidRPr="00D26EB6">
        <w:rPr>
          <w:sz w:val="28"/>
        </w:rPr>
        <w:t>снижения воздействия негативных факторов на окружающую пр</w:t>
      </w:r>
      <w:r w:rsidRPr="00D26EB6">
        <w:rPr>
          <w:sz w:val="28"/>
        </w:rPr>
        <w:t>и</w:t>
      </w:r>
      <w:r w:rsidRPr="00D26EB6">
        <w:rPr>
          <w:sz w:val="28"/>
        </w:rPr>
        <w:t>родную среду городского округа, улучшения качества жизни населения;</w:t>
      </w:r>
    </w:p>
    <w:p w:rsidR="00D26EB6" w:rsidRPr="00D26EB6" w:rsidRDefault="00D26EB6" w:rsidP="00D26EB6">
      <w:pPr>
        <w:spacing w:line="276" w:lineRule="auto"/>
        <w:ind w:firstLine="709"/>
        <w:jc w:val="both"/>
        <w:rPr>
          <w:sz w:val="28"/>
        </w:rPr>
      </w:pPr>
      <w:r w:rsidRPr="00D26EB6">
        <w:rPr>
          <w:sz w:val="28"/>
        </w:rPr>
        <w:t>улучшения внешнего облика муниципального образования;</w:t>
      </w:r>
    </w:p>
    <w:p w:rsidR="00D26EB6" w:rsidRPr="00D26EB6" w:rsidRDefault="00D26EB6" w:rsidP="00D26EB6">
      <w:pPr>
        <w:spacing w:line="276" w:lineRule="auto"/>
        <w:ind w:firstLine="709"/>
        <w:jc w:val="both"/>
        <w:rPr>
          <w:sz w:val="28"/>
        </w:rPr>
      </w:pPr>
      <w:r w:rsidRPr="00D26EB6">
        <w:rPr>
          <w:sz w:val="28"/>
        </w:rPr>
        <w:t xml:space="preserve">комплексного благоустройства и озеленения территорий; </w:t>
      </w:r>
    </w:p>
    <w:p w:rsidR="00D26EB6" w:rsidRPr="00D26EB6" w:rsidRDefault="00D26EB6" w:rsidP="00D26EB6">
      <w:pPr>
        <w:spacing w:line="276" w:lineRule="auto"/>
        <w:ind w:firstLine="709"/>
        <w:jc w:val="both"/>
        <w:rPr>
          <w:sz w:val="28"/>
        </w:rPr>
      </w:pPr>
      <w:r w:rsidRPr="00D26EB6">
        <w:rPr>
          <w:sz w:val="28"/>
        </w:rPr>
        <w:t>повышения эффективности природоохранной деятельности в горо</w:t>
      </w:r>
      <w:r w:rsidRPr="00D26EB6">
        <w:rPr>
          <w:sz w:val="28"/>
        </w:rPr>
        <w:t>д</w:t>
      </w:r>
      <w:r w:rsidRPr="00D26EB6">
        <w:rPr>
          <w:sz w:val="28"/>
        </w:rPr>
        <w:t>ском о</w:t>
      </w:r>
      <w:r w:rsidRPr="00D26EB6">
        <w:rPr>
          <w:sz w:val="28"/>
        </w:rPr>
        <w:t>к</w:t>
      </w:r>
      <w:r w:rsidRPr="00D26EB6">
        <w:rPr>
          <w:sz w:val="28"/>
        </w:rPr>
        <w:t>руге;</w:t>
      </w:r>
    </w:p>
    <w:p w:rsidR="00D26EB6" w:rsidRPr="00D26EB6" w:rsidRDefault="00D26EB6" w:rsidP="00D26EB6">
      <w:pPr>
        <w:spacing w:line="276" w:lineRule="auto"/>
        <w:ind w:firstLine="709"/>
        <w:jc w:val="both"/>
        <w:rPr>
          <w:sz w:val="28"/>
        </w:rPr>
      </w:pPr>
      <w:r w:rsidRPr="00D26EB6">
        <w:rPr>
          <w:sz w:val="28"/>
        </w:rPr>
        <w:t>повышения уровня экологической культуры населения посредством дал</w:t>
      </w:r>
      <w:r w:rsidRPr="00D26EB6">
        <w:rPr>
          <w:sz w:val="28"/>
        </w:rPr>
        <w:t>ь</w:t>
      </w:r>
      <w:r w:rsidRPr="00D26EB6">
        <w:rPr>
          <w:sz w:val="28"/>
        </w:rPr>
        <w:t>нейшего развития системы непрерывного экологического образования и воспит</w:t>
      </w:r>
      <w:r w:rsidRPr="00D26EB6">
        <w:rPr>
          <w:sz w:val="28"/>
        </w:rPr>
        <w:t>а</w:t>
      </w:r>
      <w:r w:rsidRPr="00D26EB6">
        <w:rPr>
          <w:sz w:val="28"/>
        </w:rPr>
        <w:t xml:space="preserve">ния; </w:t>
      </w:r>
    </w:p>
    <w:p w:rsidR="00D26EB6" w:rsidRPr="00A651B5" w:rsidRDefault="00D26EB6" w:rsidP="00D26EB6">
      <w:pPr>
        <w:spacing w:line="276" w:lineRule="auto"/>
        <w:ind w:firstLine="709"/>
        <w:jc w:val="both"/>
        <w:rPr>
          <w:sz w:val="28"/>
        </w:rPr>
      </w:pPr>
      <w:r w:rsidRPr="00D26EB6">
        <w:rPr>
          <w:sz w:val="28"/>
        </w:rPr>
        <w:t>информирования населения об экологической ситуации в городском округе (размещения на сайте официальном сайте городского округа и в СМИ).</w:t>
      </w:r>
    </w:p>
    <w:p w:rsidR="00654DF3" w:rsidRPr="00443902" w:rsidRDefault="00654DF3" w:rsidP="00443902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443902">
        <w:rPr>
          <w:color w:val="000000" w:themeColor="text1"/>
          <w:sz w:val="28"/>
        </w:rPr>
        <w:t>Правовое регулирование при реализации мероприятий программы осущес</w:t>
      </w:r>
      <w:r w:rsidRPr="00443902">
        <w:rPr>
          <w:color w:val="000000" w:themeColor="text1"/>
          <w:sz w:val="28"/>
        </w:rPr>
        <w:t>т</w:t>
      </w:r>
      <w:r w:rsidRPr="00443902">
        <w:rPr>
          <w:color w:val="000000" w:themeColor="text1"/>
          <w:sz w:val="28"/>
        </w:rPr>
        <w:t xml:space="preserve">вляется в соответствии </w:t>
      </w:r>
      <w:proofErr w:type="gramStart"/>
      <w:r w:rsidRPr="00443902">
        <w:rPr>
          <w:color w:val="000000" w:themeColor="text1"/>
          <w:sz w:val="28"/>
        </w:rPr>
        <w:t>с</w:t>
      </w:r>
      <w:proofErr w:type="gramEnd"/>
      <w:r w:rsidRPr="00443902">
        <w:rPr>
          <w:color w:val="000000" w:themeColor="text1"/>
          <w:sz w:val="28"/>
        </w:rPr>
        <w:t>:</w:t>
      </w:r>
    </w:p>
    <w:p w:rsidR="00654DF3" w:rsidRDefault="00654DF3" w:rsidP="00443902">
      <w:pPr>
        <w:pStyle w:val="afd"/>
        <w:numPr>
          <w:ilvl w:val="0"/>
          <w:numId w:val="49"/>
        </w:numPr>
        <w:spacing w:line="276" w:lineRule="auto"/>
        <w:ind w:left="0" w:firstLine="709"/>
        <w:jc w:val="both"/>
        <w:rPr>
          <w:color w:val="000000" w:themeColor="text1"/>
          <w:sz w:val="28"/>
        </w:rPr>
      </w:pPr>
      <w:r w:rsidRPr="00443902">
        <w:rPr>
          <w:color w:val="000000" w:themeColor="text1"/>
          <w:sz w:val="28"/>
        </w:rPr>
        <w:t>Конституцией Российской Федерации, принятой всенародным голос</w:t>
      </w:r>
      <w:r w:rsidRPr="00443902">
        <w:rPr>
          <w:color w:val="000000" w:themeColor="text1"/>
          <w:sz w:val="28"/>
        </w:rPr>
        <w:t>о</w:t>
      </w:r>
      <w:r w:rsidRPr="00443902">
        <w:rPr>
          <w:color w:val="000000" w:themeColor="text1"/>
          <w:sz w:val="28"/>
        </w:rPr>
        <w:t>ванием 12.12.1993;</w:t>
      </w:r>
    </w:p>
    <w:p w:rsidR="003D3787" w:rsidRPr="00443902" w:rsidRDefault="003D3787" w:rsidP="003D3787">
      <w:pPr>
        <w:pStyle w:val="afd"/>
        <w:numPr>
          <w:ilvl w:val="0"/>
          <w:numId w:val="49"/>
        </w:numPr>
        <w:spacing w:line="276" w:lineRule="auto"/>
        <w:ind w:left="0" w:firstLine="709"/>
        <w:jc w:val="both"/>
        <w:rPr>
          <w:color w:val="000000" w:themeColor="text1"/>
          <w:sz w:val="28"/>
        </w:rPr>
      </w:pPr>
      <w:r w:rsidRPr="00443902">
        <w:rPr>
          <w:color w:val="000000" w:themeColor="text1"/>
          <w:sz w:val="28"/>
        </w:rPr>
        <w:t>Федеральным законом от 24.06.1998 № 89-ФЗ «Об отходах произво</w:t>
      </w:r>
      <w:r w:rsidRPr="00443902">
        <w:rPr>
          <w:color w:val="000000" w:themeColor="text1"/>
          <w:sz w:val="28"/>
        </w:rPr>
        <w:t>д</w:t>
      </w:r>
      <w:r w:rsidRPr="00443902">
        <w:rPr>
          <w:color w:val="000000" w:themeColor="text1"/>
          <w:sz w:val="28"/>
        </w:rPr>
        <w:t xml:space="preserve">ства и потребления»; </w:t>
      </w:r>
    </w:p>
    <w:p w:rsidR="00654DF3" w:rsidRDefault="00654DF3" w:rsidP="00443902">
      <w:pPr>
        <w:pStyle w:val="afd"/>
        <w:numPr>
          <w:ilvl w:val="0"/>
          <w:numId w:val="49"/>
        </w:numPr>
        <w:spacing w:line="276" w:lineRule="auto"/>
        <w:ind w:left="0" w:firstLine="709"/>
        <w:jc w:val="both"/>
        <w:rPr>
          <w:color w:val="000000" w:themeColor="text1"/>
          <w:sz w:val="28"/>
        </w:rPr>
      </w:pPr>
      <w:r w:rsidRPr="00443902">
        <w:rPr>
          <w:color w:val="000000" w:themeColor="text1"/>
          <w:sz w:val="28"/>
        </w:rPr>
        <w:t>Бюджетным Кодексом Российской Федерации от 31.07.1998 № 145-ФЗ;</w:t>
      </w:r>
    </w:p>
    <w:p w:rsidR="003D3787" w:rsidRDefault="003D3787" w:rsidP="003D3787">
      <w:pPr>
        <w:pStyle w:val="afd"/>
        <w:numPr>
          <w:ilvl w:val="0"/>
          <w:numId w:val="49"/>
        </w:numPr>
        <w:spacing w:line="276" w:lineRule="auto"/>
        <w:ind w:left="0" w:firstLine="709"/>
        <w:jc w:val="both"/>
        <w:rPr>
          <w:color w:val="000000" w:themeColor="text1"/>
          <w:sz w:val="28"/>
        </w:rPr>
      </w:pPr>
      <w:r w:rsidRPr="00443902">
        <w:rPr>
          <w:color w:val="000000" w:themeColor="text1"/>
          <w:sz w:val="28"/>
        </w:rPr>
        <w:t>Федеральным законом от 04.05.1999 № 96-ФЗ «Об охране а</w:t>
      </w:r>
      <w:r w:rsidRPr="00443902">
        <w:rPr>
          <w:color w:val="000000" w:themeColor="text1"/>
          <w:sz w:val="28"/>
        </w:rPr>
        <w:t>т</w:t>
      </w:r>
      <w:r w:rsidRPr="00443902">
        <w:rPr>
          <w:color w:val="000000" w:themeColor="text1"/>
          <w:sz w:val="28"/>
        </w:rPr>
        <w:t>мосфе</w:t>
      </w:r>
      <w:r w:rsidRPr="00443902">
        <w:rPr>
          <w:color w:val="000000" w:themeColor="text1"/>
          <w:sz w:val="28"/>
        </w:rPr>
        <w:t>р</w:t>
      </w:r>
      <w:r w:rsidRPr="00443902">
        <w:rPr>
          <w:color w:val="000000" w:themeColor="text1"/>
          <w:sz w:val="28"/>
        </w:rPr>
        <w:t xml:space="preserve">ного воздуха»; </w:t>
      </w:r>
    </w:p>
    <w:p w:rsidR="003D3787" w:rsidRPr="00443902" w:rsidRDefault="003D3787" w:rsidP="003D3787">
      <w:pPr>
        <w:pStyle w:val="afd"/>
        <w:numPr>
          <w:ilvl w:val="0"/>
          <w:numId w:val="49"/>
        </w:numPr>
        <w:spacing w:line="276" w:lineRule="auto"/>
        <w:ind w:left="0" w:firstLine="709"/>
        <w:jc w:val="both"/>
        <w:rPr>
          <w:color w:val="000000" w:themeColor="text1"/>
          <w:sz w:val="28"/>
        </w:rPr>
      </w:pPr>
      <w:r w:rsidRPr="00443902">
        <w:rPr>
          <w:color w:val="000000" w:themeColor="text1"/>
          <w:sz w:val="28"/>
        </w:rPr>
        <w:t>Федеральным законом от 10.01.2002 № 7-ФЗ «Об охране окр</w:t>
      </w:r>
      <w:r w:rsidRPr="00443902">
        <w:rPr>
          <w:color w:val="000000" w:themeColor="text1"/>
          <w:sz w:val="28"/>
        </w:rPr>
        <w:t>у</w:t>
      </w:r>
      <w:r w:rsidRPr="00443902">
        <w:rPr>
          <w:color w:val="000000" w:themeColor="text1"/>
          <w:sz w:val="28"/>
        </w:rPr>
        <w:t>жающей среды»;</w:t>
      </w:r>
    </w:p>
    <w:p w:rsidR="003D3787" w:rsidRDefault="003D3787" w:rsidP="003D3787">
      <w:pPr>
        <w:pStyle w:val="afd"/>
        <w:numPr>
          <w:ilvl w:val="0"/>
          <w:numId w:val="49"/>
        </w:numPr>
        <w:spacing w:line="276" w:lineRule="auto"/>
        <w:ind w:left="0" w:firstLine="709"/>
        <w:jc w:val="both"/>
        <w:rPr>
          <w:color w:val="000000" w:themeColor="text1"/>
          <w:sz w:val="28"/>
        </w:rPr>
      </w:pPr>
      <w:r w:rsidRPr="00443902">
        <w:rPr>
          <w:color w:val="000000" w:themeColor="text1"/>
          <w:sz w:val="28"/>
        </w:rPr>
        <w:t>Федеральным законом от 06.10.2003 № 131-ФЗ «Об общих принципах организации местного самоуправления в Российской Федер</w:t>
      </w:r>
      <w:r w:rsidRPr="00443902">
        <w:rPr>
          <w:color w:val="000000" w:themeColor="text1"/>
          <w:sz w:val="28"/>
        </w:rPr>
        <w:t>а</w:t>
      </w:r>
      <w:r w:rsidRPr="00443902">
        <w:rPr>
          <w:color w:val="000000" w:themeColor="text1"/>
          <w:sz w:val="28"/>
        </w:rPr>
        <w:t>ции»;</w:t>
      </w:r>
    </w:p>
    <w:p w:rsidR="003D3787" w:rsidRPr="00443902" w:rsidRDefault="003D3787" w:rsidP="003D3787">
      <w:pPr>
        <w:pStyle w:val="afd"/>
        <w:numPr>
          <w:ilvl w:val="0"/>
          <w:numId w:val="49"/>
        </w:numPr>
        <w:spacing w:line="276" w:lineRule="auto"/>
        <w:ind w:left="0" w:firstLine="709"/>
        <w:jc w:val="both"/>
        <w:rPr>
          <w:color w:val="000000" w:themeColor="text1"/>
          <w:sz w:val="28"/>
        </w:rPr>
      </w:pPr>
      <w:r w:rsidRPr="00443902">
        <w:rPr>
          <w:color w:val="000000" w:themeColor="text1"/>
          <w:sz w:val="28"/>
        </w:rPr>
        <w:t>Федеральным законом от 20.03.2025 № 33-ФЗ «Об общих принципах организации местного самоуправления в единой системе пу</w:t>
      </w:r>
      <w:r w:rsidRPr="00443902">
        <w:rPr>
          <w:color w:val="000000" w:themeColor="text1"/>
          <w:sz w:val="28"/>
        </w:rPr>
        <w:t>б</w:t>
      </w:r>
      <w:r w:rsidRPr="00443902">
        <w:rPr>
          <w:color w:val="000000" w:themeColor="text1"/>
          <w:sz w:val="28"/>
        </w:rPr>
        <w:t>личной власти»;</w:t>
      </w:r>
    </w:p>
    <w:p w:rsidR="00443902" w:rsidRDefault="00443902" w:rsidP="00443902">
      <w:pPr>
        <w:pStyle w:val="afd"/>
        <w:numPr>
          <w:ilvl w:val="0"/>
          <w:numId w:val="49"/>
        </w:numPr>
        <w:spacing w:line="276" w:lineRule="auto"/>
        <w:ind w:left="0" w:firstLine="709"/>
        <w:jc w:val="both"/>
        <w:rPr>
          <w:color w:val="000000" w:themeColor="text1"/>
          <w:sz w:val="28"/>
        </w:rPr>
      </w:pPr>
      <w:r w:rsidRPr="00443902">
        <w:rPr>
          <w:color w:val="000000" w:themeColor="text1"/>
          <w:sz w:val="28"/>
        </w:rPr>
        <w:t>Постановлением Правительства Российской Федерации от 11.06.1996 № 686 «О проведении Дней защиты от экологической опасн</w:t>
      </w:r>
      <w:r w:rsidRPr="00443902">
        <w:rPr>
          <w:color w:val="000000" w:themeColor="text1"/>
          <w:sz w:val="28"/>
        </w:rPr>
        <w:t>о</w:t>
      </w:r>
      <w:r w:rsidRPr="00443902">
        <w:rPr>
          <w:color w:val="000000" w:themeColor="text1"/>
          <w:sz w:val="28"/>
        </w:rPr>
        <w:t>сти»;</w:t>
      </w:r>
    </w:p>
    <w:p w:rsidR="003D3787" w:rsidRDefault="003D3787" w:rsidP="003D3787">
      <w:pPr>
        <w:pStyle w:val="afd"/>
        <w:numPr>
          <w:ilvl w:val="0"/>
          <w:numId w:val="49"/>
        </w:numPr>
        <w:spacing w:line="276" w:lineRule="auto"/>
        <w:ind w:left="0" w:firstLine="709"/>
        <w:jc w:val="both"/>
        <w:rPr>
          <w:color w:val="000000" w:themeColor="text1"/>
          <w:sz w:val="28"/>
        </w:rPr>
      </w:pPr>
      <w:r w:rsidRPr="00443902">
        <w:rPr>
          <w:color w:val="000000" w:themeColor="text1"/>
          <w:sz w:val="28"/>
        </w:rPr>
        <w:t>Постановлением Правительства Российской Федерации от 28.11.2024 № 1644 «О порядке проведения оценки воздействия на окр</w:t>
      </w:r>
      <w:r w:rsidRPr="00443902">
        <w:rPr>
          <w:color w:val="000000" w:themeColor="text1"/>
          <w:sz w:val="28"/>
        </w:rPr>
        <w:t>у</w:t>
      </w:r>
      <w:r w:rsidRPr="00443902">
        <w:rPr>
          <w:color w:val="000000" w:themeColor="text1"/>
          <w:sz w:val="28"/>
        </w:rPr>
        <w:t>жающую среду»;</w:t>
      </w:r>
    </w:p>
    <w:p w:rsidR="003D3787" w:rsidRDefault="003D3787" w:rsidP="003D3787">
      <w:pPr>
        <w:pStyle w:val="afd"/>
        <w:numPr>
          <w:ilvl w:val="0"/>
          <w:numId w:val="49"/>
        </w:numPr>
        <w:spacing w:line="276" w:lineRule="auto"/>
        <w:ind w:left="0" w:firstLine="709"/>
        <w:jc w:val="both"/>
        <w:rPr>
          <w:color w:val="000000" w:themeColor="text1"/>
          <w:sz w:val="28"/>
        </w:rPr>
      </w:pPr>
      <w:r w:rsidRPr="00443902">
        <w:rPr>
          <w:color w:val="000000" w:themeColor="text1"/>
          <w:sz w:val="28"/>
        </w:rPr>
        <w:lastRenderedPageBreak/>
        <w:t>Законом Самарской области от 06.04.2009 № 46-ГД «Об охране окр</w:t>
      </w:r>
      <w:r w:rsidRPr="00443902">
        <w:rPr>
          <w:color w:val="000000" w:themeColor="text1"/>
          <w:sz w:val="28"/>
        </w:rPr>
        <w:t>у</w:t>
      </w:r>
      <w:r w:rsidRPr="00443902">
        <w:rPr>
          <w:color w:val="000000" w:themeColor="text1"/>
          <w:sz w:val="28"/>
        </w:rPr>
        <w:t xml:space="preserve">жающей среды и природопользовании в Самарской области»; </w:t>
      </w:r>
    </w:p>
    <w:p w:rsidR="003D3787" w:rsidRPr="00443902" w:rsidRDefault="003D3787" w:rsidP="003D3787">
      <w:pPr>
        <w:pStyle w:val="afd"/>
        <w:numPr>
          <w:ilvl w:val="0"/>
          <w:numId w:val="49"/>
        </w:numPr>
        <w:spacing w:line="276" w:lineRule="auto"/>
        <w:ind w:left="0" w:firstLine="709"/>
        <w:jc w:val="both"/>
        <w:rPr>
          <w:color w:val="000000" w:themeColor="text1"/>
          <w:sz w:val="28"/>
        </w:rPr>
      </w:pPr>
      <w:r w:rsidRPr="00443902">
        <w:rPr>
          <w:color w:val="000000" w:themeColor="text1"/>
          <w:sz w:val="28"/>
        </w:rPr>
        <w:t>Законом Самарской области от 16.07.2009 № 91-ГД «О порядке пол</w:t>
      </w:r>
      <w:r w:rsidRPr="00443902">
        <w:rPr>
          <w:color w:val="000000" w:themeColor="text1"/>
          <w:sz w:val="28"/>
        </w:rPr>
        <w:t>ь</w:t>
      </w:r>
      <w:r w:rsidRPr="00443902">
        <w:rPr>
          <w:color w:val="000000" w:themeColor="text1"/>
          <w:sz w:val="28"/>
        </w:rPr>
        <w:t>зования участками недр местного значения на территории Самарской области»;</w:t>
      </w:r>
    </w:p>
    <w:p w:rsidR="003D3787" w:rsidRPr="00443902" w:rsidRDefault="003D3787" w:rsidP="003D3787">
      <w:pPr>
        <w:pStyle w:val="afd"/>
        <w:numPr>
          <w:ilvl w:val="0"/>
          <w:numId w:val="49"/>
        </w:numPr>
        <w:spacing w:line="276" w:lineRule="auto"/>
        <w:ind w:left="0" w:firstLine="709"/>
        <w:jc w:val="both"/>
        <w:rPr>
          <w:color w:val="000000" w:themeColor="text1"/>
          <w:sz w:val="28"/>
        </w:rPr>
      </w:pPr>
      <w:r w:rsidRPr="00443902">
        <w:rPr>
          <w:color w:val="000000" w:themeColor="text1"/>
          <w:sz w:val="28"/>
        </w:rPr>
        <w:t>Законом Самарской области от 06.04.2010№36-ГД «О надел</w:t>
      </w:r>
      <w:r w:rsidRPr="00443902">
        <w:rPr>
          <w:color w:val="000000" w:themeColor="text1"/>
          <w:sz w:val="28"/>
        </w:rPr>
        <w:t>е</w:t>
      </w:r>
      <w:r w:rsidRPr="00443902">
        <w:rPr>
          <w:color w:val="000000" w:themeColor="text1"/>
          <w:sz w:val="28"/>
        </w:rPr>
        <w:t>нии органов местного самоуправления отдельными государственными полномочиями в сфере охраны окружающей среды»;</w:t>
      </w:r>
    </w:p>
    <w:p w:rsidR="003D3787" w:rsidRPr="00443902" w:rsidRDefault="003D3787" w:rsidP="003D3787">
      <w:pPr>
        <w:pStyle w:val="afd"/>
        <w:numPr>
          <w:ilvl w:val="0"/>
          <w:numId w:val="49"/>
        </w:numPr>
        <w:spacing w:line="276" w:lineRule="auto"/>
        <w:ind w:left="0" w:firstLine="709"/>
        <w:jc w:val="both"/>
        <w:rPr>
          <w:color w:val="000000" w:themeColor="text1"/>
          <w:sz w:val="28"/>
        </w:rPr>
      </w:pPr>
      <w:r w:rsidRPr="00443902">
        <w:rPr>
          <w:color w:val="000000" w:themeColor="text1"/>
          <w:sz w:val="28"/>
        </w:rPr>
        <w:t xml:space="preserve">Постановлением Правительства Самарской области от 10.11.2010 № 591 «Об утверждении </w:t>
      </w:r>
      <w:proofErr w:type="gramStart"/>
      <w:r w:rsidRPr="00443902">
        <w:rPr>
          <w:color w:val="000000" w:themeColor="text1"/>
          <w:sz w:val="28"/>
        </w:rPr>
        <w:t>Порядка ведения регионального кад</w:t>
      </w:r>
      <w:r w:rsidRPr="00443902">
        <w:rPr>
          <w:color w:val="000000" w:themeColor="text1"/>
          <w:sz w:val="28"/>
        </w:rPr>
        <w:t>а</w:t>
      </w:r>
      <w:r w:rsidRPr="00443902">
        <w:rPr>
          <w:color w:val="000000" w:themeColor="text1"/>
          <w:sz w:val="28"/>
        </w:rPr>
        <w:t>стра отходов прои</w:t>
      </w:r>
      <w:r w:rsidRPr="00443902">
        <w:rPr>
          <w:color w:val="000000" w:themeColor="text1"/>
          <w:sz w:val="28"/>
        </w:rPr>
        <w:t>з</w:t>
      </w:r>
      <w:r w:rsidRPr="00443902">
        <w:rPr>
          <w:color w:val="000000" w:themeColor="text1"/>
          <w:sz w:val="28"/>
        </w:rPr>
        <w:t>водства</w:t>
      </w:r>
      <w:proofErr w:type="gramEnd"/>
      <w:r w:rsidRPr="00443902">
        <w:rPr>
          <w:color w:val="000000" w:themeColor="text1"/>
          <w:sz w:val="28"/>
        </w:rPr>
        <w:t xml:space="preserve"> и потребления Самарской области»;</w:t>
      </w:r>
    </w:p>
    <w:p w:rsidR="00443902" w:rsidRPr="00443902" w:rsidRDefault="00443902" w:rsidP="00443902">
      <w:pPr>
        <w:pStyle w:val="afd"/>
        <w:numPr>
          <w:ilvl w:val="0"/>
          <w:numId w:val="49"/>
        </w:numPr>
        <w:spacing w:line="276" w:lineRule="auto"/>
        <w:ind w:left="0" w:firstLine="709"/>
        <w:jc w:val="both"/>
        <w:rPr>
          <w:color w:val="000000" w:themeColor="text1"/>
          <w:sz w:val="28"/>
        </w:rPr>
      </w:pPr>
      <w:r w:rsidRPr="00443902">
        <w:rPr>
          <w:color w:val="000000" w:themeColor="text1"/>
          <w:sz w:val="28"/>
        </w:rPr>
        <w:t>Постановлением Правительства Самарской области от 27.11.2013 № 668 «Об утверждении государственной программы Сама</w:t>
      </w:r>
      <w:r w:rsidRPr="00443902">
        <w:rPr>
          <w:color w:val="000000" w:themeColor="text1"/>
          <w:sz w:val="28"/>
        </w:rPr>
        <w:t>р</w:t>
      </w:r>
      <w:r w:rsidRPr="00443902">
        <w:rPr>
          <w:color w:val="000000" w:themeColor="text1"/>
          <w:sz w:val="28"/>
        </w:rPr>
        <w:t>ской области «Охрана окружающей среды Самарской области на 2014-2025 годы и на период до 2030 года»;</w:t>
      </w:r>
    </w:p>
    <w:p w:rsidR="00654DF3" w:rsidRPr="00443902" w:rsidRDefault="00654DF3" w:rsidP="00443902">
      <w:pPr>
        <w:pStyle w:val="afd"/>
        <w:numPr>
          <w:ilvl w:val="0"/>
          <w:numId w:val="49"/>
        </w:numPr>
        <w:spacing w:line="276" w:lineRule="auto"/>
        <w:ind w:left="0" w:firstLine="709"/>
        <w:jc w:val="both"/>
        <w:rPr>
          <w:color w:val="000000" w:themeColor="text1"/>
          <w:sz w:val="28"/>
        </w:rPr>
      </w:pPr>
      <w:r w:rsidRPr="00443902">
        <w:rPr>
          <w:color w:val="000000" w:themeColor="text1"/>
          <w:sz w:val="28"/>
        </w:rPr>
        <w:t>Решением Думы городского округа Кинель Самарской области</w:t>
      </w:r>
      <w:r w:rsidR="0057622F">
        <w:rPr>
          <w:color w:val="000000" w:themeColor="text1"/>
          <w:sz w:val="28"/>
        </w:rPr>
        <w:t xml:space="preserve"> </w:t>
      </w:r>
      <w:r w:rsidRPr="00443902">
        <w:rPr>
          <w:color w:val="000000" w:themeColor="text1"/>
          <w:sz w:val="28"/>
        </w:rPr>
        <w:t>от 25.09.2009 №</w:t>
      </w:r>
      <w:r w:rsidR="005E19E7" w:rsidRPr="00443902">
        <w:rPr>
          <w:color w:val="000000" w:themeColor="text1"/>
          <w:sz w:val="28"/>
        </w:rPr>
        <w:t> </w:t>
      </w:r>
      <w:r w:rsidRPr="00443902">
        <w:rPr>
          <w:color w:val="000000" w:themeColor="text1"/>
          <w:sz w:val="28"/>
        </w:rPr>
        <w:t>716 «Об утверждении Правил использования водных об</w:t>
      </w:r>
      <w:r w:rsidRPr="00443902">
        <w:rPr>
          <w:color w:val="000000" w:themeColor="text1"/>
          <w:sz w:val="28"/>
        </w:rPr>
        <w:t>ъ</w:t>
      </w:r>
      <w:r w:rsidRPr="00443902">
        <w:rPr>
          <w:color w:val="000000" w:themeColor="text1"/>
          <w:sz w:val="28"/>
        </w:rPr>
        <w:t>ектов общего пользования, расположенных на территории городского о</w:t>
      </w:r>
      <w:r w:rsidRPr="00443902">
        <w:rPr>
          <w:color w:val="000000" w:themeColor="text1"/>
          <w:sz w:val="28"/>
        </w:rPr>
        <w:t>к</w:t>
      </w:r>
      <w:r w:rsidRPr="00443902">
        <w:rPr>
          <w:color w:val="000000" w:themeColor="text1"/>
          <w:sz w:val="28"/>
        </w:rPr>
        <w:t>руга Кинель С</w:t>
      </w:r>
      <w:r w:rsidRPr="00443902">
        <w:rPr>
          <w:color w:val="000000" w:themeColor="text1"/>
          <w:sz w:val="28"/>
        </w:rPr>
        <w:t>а</w:t>
      </w:r>
      <w:r w:rsidRPr="00443902">
        <w:rPr>
          <w:color w:val="000000" w:themeColor="text1"/>
          <w:sz w:val="28"/>
        </w:rPr>
        <w:t>марской области, для личных и бытовых нужд»;</w:t>
      </w:r>
    </w:p>
    <w:p w:rsidR="004177DD" w:rsidRPr="00443902" w:rsidRDefault="00654DF3" w:rsidP="00443902">
      <w:pPr>
        <w:pStyle w:val="afd"/>
        <w:numPr>
          <w:ilvl w:val="0"/>
          <w:numId w:val="49"/>
        </w:numPr>
        <w:spacing w:line="276" w:lineRule="auto"/>
        <w:ind w:left="0" w:firstLine="709"/>
        <w:jc w:val="both"/>
        <w:rPr>
          <w:color w:val="000000" w:themeColor="text1"/>
          <w:sz w:val="28"/>
        </w:rPr>
      </w:pPr>
      <w:r w:rsidRPr="00443902">
        <w:rPr>
          <w:color w:val="000000" w:themeColor="text1"/>
          <w:sz w:val="28"/>
        </w:rPr>
        <w:t>Решением Думы городского округа Кинель</w:t>
      </w:r>
      <w:r w:rsidR="0057622F">
        <w:rPr>
          <w:color w:val="000000" w:themeColor="text1"/>
          <w:sz w:val="28"/>
        </w:rPr>
        <w:t xml:space="preserve"> </w:t>
      </w:r>
      <w:r w:rsidRPr="00443902">
        <w:rPr>
          <w:color w:val="000000" w:themeColor="text1"/>
          <w:sz w:val="28"/>
        </w:rPr>
        <w:t>Самарской области от 28.06.2018 №</w:t>
      </w:r>
      <w:r w:rsidR="005E19E7" w:rsidRPr="00443902">
        <w:rPr>
          <w:color w:val="000000" w:themeColor="text1"/>
          <w:sz w:val="28"/>
        </w:rPr>
        <w:t> </w:t>
      </w:r>
      <w:r w:rsidRPr="00443902">
        <w:rPr>
          <w:color w:val="000000" w:themeColor="text1"/>
          <w:sz w:val="28"/>
        </w:rPr>
        <w:t>364 «Об утверждение Правил благоустройства территории горо</w:t>
      </w:r>
      <w:r w:rsidRPr="00443902">
        <w:rPr>
          <w:color w:val="000000" w:themeColor="text1"/>
          <w:sz w:val="28"/>
        </w:rPr>
        <w:t>д</w:t>
      </w:r>
      <w:r w:rsidRPr="00443902">
        <w:rPr>
          <w:color w:val="000000" w:themeColor="text1"/>
          <w:sz w:val="28"/>
        </w:rPr>
        <w:t>ского округа Кинель Самарской области»</w:t>
      </w:r>
      <w:r w:rsidR="00443902">
        <w:rPr>
          <w:color w:val="000000" w:themeColor="text1"/>
          <w:sz w:val="28"/>
        </w:rPr>
        <w:t>.</w:t>
      </w:r>
    </w:p>
    <w:p w:rsidR="00513BC7" w:rsidRPr="00534A62" w:rsidRDefault="00513BC7" w:rsidP="00952D0A">
      <w:pPr>
        <w:spacing w:line="276" w:lineRule="auto"/>
        <w:ind w:firstLine="426"/>
        <w:jc w:val="both"/>
        <w:rPr>
          <w:color w:val="000000" w:themeColor="text1"/>
          <w:sz w:val="28"/>
        </w:rPr>
      </w:pPr>
    </w:p>
    <w:p w:rsidR="00A90D18" w:rsidRDefault="00A90D18" w:rsidP="00952D0A">
      <w:pPr>
        <w:spacing w:line="276" w:lineRule="auto"/>
        <w:jc w:val="center"/>
        <w:rPr>
          <w:b/>
          <w:color w:val="000000" w:themeColor="text1"/>
          <w:sz w:val="28"/>
        </w:rPr>
      </w:pPr>
      <w:r w:rsidRPr="00FB0726">
        <w:rPr>
          <w:b/>
          <w:color w:val="000000" w:themeColor="text1"/>
          <w:sz w:val="28"/>
        </w:rPr>
        <w:t>3.  Индикаторы и показатели, характеризующие ежегодный ход и ит</w:t>
      </w:r>
      <w:r w:rsidRPr="00FB0726">
        <w:rPr>
          <w:b/>
          <w:color w:val="000000" w:themeColor="text1"/>
          <w:sz w:val="28"/>
        </w:rPr>
        <w:t>о</w:t>
      </w:r>
      <w:r w:rsidRPr="00FB0726">
        <w:rPr>
          <w:b/>
          <w:color w:val="000000" w:themeColor="text1"/>
          <w:sz w:val="28"/>
        </w:rPr>
        <w:t>ги ре</w:t>
      </w:r>
      <w:r w:rsidRPr="00FB0726">
        <w:rPr>
          <w:b/>
          <w:color w:val="000000" w:themeColor="text1"/>
          <w:sz w:val="28"/>
        </w:rPr>
        <w:t>а</w:t>
      </w:r>
      <w:r w:rsidRPr="00FB0726">
        <w:rPr>
          <w:b/>
          <w:color w:val="000000" w:themeColor="text1"/>
          <w:sz w:val="28"/>
        </w:rPr>
        <w:t>лизации муниципальной программы</w:t>
      </w:r>
    </w:p>
    <w:p w:rsidR="004177DD" w:rsidRDefault="004177DD" w:rsidP="004177DD">
      <w:pPr>
        <w:spacing w:line="276" w:lineRule="auto"/>
        <w:jc w:val="both"/>
        <w:rPr>
          <w:b/>
          <w:color w:val="000000" w:themeColor="text1"/>
          <w:sz w:val="28"/>
        </w:rPr>
      </w:pPr>
    </w:p>
    <w:p w:rsidR="00A10987" w:rsidRPr="00A10987" w:rsidRDefault="00A10987" w:rsidP="006C0C01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A10987">
        <w:rPr>
          <w:color w:val="000000" w:themeColor="text1"/>
          <w:sz w:val="28"/>
        </w:rPr>
        <w:t>Ожидаемые результаты реализации программы:</w:t>
      </w:r>
    </w:p>
    <w:p w:rsidR="00A10987" w:rsidRPr="00A10987" w:rsidRDefault="00A10987" w:rsidP="006C0C01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A10987">
        <w:rPr>
          <w:color w:val="000000" w:themeColor="text1"/>
          <w:sz w:val="28"/>
        </w:rPr>
        <w:t>повышение у жителей городского округа экологической культуры, в том числе в части бережного отношения к компонентам окружающей ср</w:t>
      </w:r>
      <w:r w:rsidRPr="00A10987">
        <w:rPr>
          <w:color w:val="000000" w:themeColor="text1"/>
          <w:sz w:val="28"/>
        </w:rPr>
        <w:t>е</w:t>
      </w:r>
      <w:r w:rsidRPr="00A10987">
        <w:rPr>
          <w:color w:val="000000" w:themeColor="text1"/>
          <w:sz w:val="28"/>
        </w:rPr>
        <w:t>ды, участия в природоохранных акциях и мероприятиях;</w:t>
      </w:r>
    </w:p>
    <w:p w:rsidR="00A10987" w:rsidRPr="00A10987" w:rsidRDefault="00A10987" w:rsidP="006C0C01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A10987">
        <w:rPr>
          <w:color w:val="000000" w:themeColor="text1"/>
          <w:sz w:val="28"/>
        </w:rPr>
        <w:t>повышение уровня экологической безопасности на территории м</w:t>
      </w:r>
      <w:r w:rsidRPr="00A10987">
        <w:rPr>
          <w:color w:val="000000" w:themeColor="text1"/>
          <w:sz w:val="28"/>
        </w:rPr>
        <w:t>у</w:t>
      </w:r>
      <w:r w:rsidRPr="00A10987">
        <w:rPr>
          <w:color w:val="000000" w:themeColor="text1"/>
          <w:sz w:val="28"/>
        </w:rPr>
        <w:t>ниц</w:t>
      </w:r>
      <w:r w:rsidRPr="00A10987">
        <w:rPr>
          <w:color w:val="000000" w:themeColor="text1"/>
          <w:sz w:val="28"/>
        </w:rPr>
        <w:t>и</w:t>
      </w:r>
      <w:r w:rsidRPr="00A10987">
        <w:rPr>
          <w:color w:val="000000" w:themeColor="text1"/>
          <w:sz w:val="28"/>
        </w:rPr>
        <w:t>пального образования и предотвращение негативного воздействия на окружа</w:t>
      </w:r>
      <w:r w:rsidRPr="00A10987">
        <w:rPr>
          <w:color w:val="000000" w:themeColor="text1"/>
          <w:sz w:val="28"/>
        </w:rPr>
        <w:t>ю</w:t>
      </w:r>
      <w:r w:rsidRPr="00A10987">
        <w:rPr>
          <w:color w:val="000000" w:themeColor="text1"/>
          <w:sz w:val="28"/>
        </w:rPr>
        <w:t>щую среду;</w:t>
      </w:r>
    </w:p>
    <w:p w:rsidR="00A10987" w:rsidRDefault="00A10987" w:rsidP="006C0C01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A10987">
        <w:rPr>
          <w:color w:val="000000" w:themeColor="text1"/>
          <w:sz w:val="28"/>
        </w:rPr>
        <w:t>повышения уровня информированности жителей муниципального образ</w:t>
      </w:r>
      <w:r w:rsidRPr="00A10987">
        <w:rPr>
          <w:color w:val="000000" w:themeColor="text1"/>
          <w:sz w:val="28"/>
        </w:rPr>
        <w:t>о</w:t>
      </w:r>
      <w:r w:rsidRPr="00A10987">
        <w:rPr>
          <w:color w:val="000000" w:themeColor="text1"/>
          <w:sz w:val="28"/>
        </w:rPr>
        <w:t>вания в области охраны окружающей среды.</w:t>
      </w:r>
    </w:p>
    <w:p w:rsidR="004177DD" w:rsidRPr="00A10987" w:rsidRDefault="004177DD" w:rsidP="004177DD">
      <w:pPr>
        <w:spacing w:line="276" w:lineRule="auto"/>
        <w:ind w:firstLine="426"/>
        <w:jc w:val="both"/>
        <w:rPr>
          <w:color w:val="000000" w:themeColor="text1"/>
          <w:sz w:val="28"/>
        </w:rPr>
      </w:pPr>
    </w:p>
    <w:tbl>
      <w:tblPr>
        <w:tblW w:w="9457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2"/>
        <w:gridCol w:w="2355"/>
        <w:gridCol w:w="1134"/>
        <w:gridCol w:w="1276"/>
        <w:gridCol w:w="718"/>
        <w:gridCol w:w="838"/>
        <w:gridCol w:w="838"/>
        <w:gridCol w:w="838"/>
        <w:gridCol w:w="838"/>
      </w:tblGrid>
      <w:tr w:rsidR="00C720AA" w:rsidRPr="008E6ADD" w:rsidTr="0003223C">
        <w:trPr>
          <w:trHeight w:val="15"/>
        </w:trPr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20AA" w:rsidRPr="008E6ADD" w:rsidRDefault="00C720AA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20AA" w:rsidRPr="008E6ADD" w:rsidRDefault="00C720AA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20AA" w:rsidRPr="008E6ADD" w:rsidRDefault="00C720AA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20AA" w:rsidRPr="008E6ADD" w:rsidRDefault="00C720AA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20AA" w:rsidRPr="008E6ADD" w:rsidRDefault="00C720AA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20AA" w:rsidRPr="008E6ADD" w:rsidRDefault="00C720AA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20AA" w:rsidRPr="008E6ADD" w:rsidRDefault="00C720AA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20AA" w:rsidRPr="008E6ADD" w:rsidRDefault="00C720AA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20AA" w:rsidRPr="008E6ADD" w:rsidRDefault="00C720AA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55677" w:rsidRPr="008E6ADD" w:rsidTr="0003223C">
        <w:trPr>
          <w:trHeight w:val="641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5677" w:rsidRPr="008E6ADD" w:rsidRDefault="0065567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E6ADD">
              <w:rPr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8E6ADD">
              <w:rPr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8E6ADD">
              <w:rPr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5677" w:rsidRPr="008E6ADD" w:rsidRDefault="0065567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Планируемые р</w:t>
            </w:r>
            <w:r w:rsidRPr="008E6ADD">
              <w:rPr>
                <w:color w:val="000000" w:themeColor="text1"/>
                <w:sz w:val="24"/>
                <w:szCs w:val="24"/>
              </w:rPr>
              <w:t>е</w:t>
            </w:r>
            <w:r w:rsidRPr="008E6ADD">
              <w:rPr>
                <w:color w:val="000000" w:themeColor="text1"/>
                <w:sz w:val="24"/>
                <w:szCs w:val="24"/>
              </w:rPr>
              <w:t>зультаты реализ</w:t>
            </w:r>
            <w:r w:rsidRPr="008E6ADD">
              <w:rPr>
                <w:color w:val="000000" w:themeColor="text1"/>
                <w:sz w:val="24"/>
                <w:szCs w:val="24"/>
              </w:rPr>
              <w:t>а</w:t>
            </w:r>
            <w:r w:rsidRPr="008E6ADD">
              <w:rPr>
                <w:color w:val="000000" w:themeColor="text1"/>
                <w:sz w:val="24"/>
                <w:szCs w:val="24"/>
              </w:rPr>
              <w:t>ции муниципал</w:t>
            </w:r>
            <w:r w:rsidRPr="008E6ADD">
              <w:rPr>
                <w:color w:val="000000" w:themeColor="text1"/>
                <w:sz w:val="24"/>
                <w:szCs w:val="24"/>
              </w:rPr>
              <w:t>ь</w:t>
            </w:r>
            <w:r w:rsidRPr="008E6ADD">
              <w:rPr>
                <w:color w:val="000000" w:themeColor="text1"/>
                <w:sz w:val="24"/>
                <w:szCs w:val="24"/>
              </w:rPr>
              <w:t>ной пр</w:t>
            </w:r>
            <w:r w:rsidRPr="008E6ADD">
              <w:rPr>
                <w:color w:val="000000" w:themeColor="text1"/>
                <w:sz w:val="24"/>
                <w:szCs w:val="24"/>
              </w:rPr>
              <w:t>о</w:t>
            </w:r>
            <w:r w:rsidRPr="008E6ADD">
              <w:rPr>
                <w:color w:val="000000" w:themeColor="text1"/>
                <w:sz w:val="24"/>
                <w:szCs w:val="24"/>
              </w:rPr>
              <w:t>граммы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5677" w:rsidRPr="008E6ADD" w:rsidRDefault="0065567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Един</w:t>
            </w:r>
            <w:r w:rsidRPr="008E6ADD">
              <w:rPr>
                <w:color w:val="000000" w:themeColor="text1"/>
                <w:sz w:val="24"/>
                <w:szCs w:val="24"/>
              </w:rPr>
              <w:t>и</w:t>
            </w:r>
            <w:r w:rsidRPr="008E6ADD">
              <w:rPr>
                <w:color w:val="000000" w:themeColor="text1"/>
                <w:sz w:val="24"/>
                <w:szCs w:val="24"/>
              </w:rPr>
              <w:t>ца и</w:t>
            </w:r>
            <w:r w:rsidRPr="008E6ADD">
              <w:rPr>
                <w:color w:val="000000" w:themeColor="text1"/>
                <w:sz w:val="24"/>
                <w:szCs w:val="24"/>
              </w:rPr>
              <w:t>з</w:t>
            </w:r>
            <w:r w:rsidRPr="008E6ADD">
              <w:rPr>
                <w:color w:val="000000" w:themeColor="text1"/>
                <w:sz w:val="24"/>
                <w:szCs w:val="24"/>
              </w:rPr>
              <w:t>мер</w:t>
            </w:r>
            <w:r w:rsidRPr="008E6ADD">
              <w:rPr>
                <w:color w:val="000000" w:themeColor="text1"/>
                <w:sz w:val="24"/>
                <w:szCs w:val="24"/>
              </w:rPr>
              <w:t>е</w:t>
            </w:r>
            <w:r w:rsidRPr="008E6ADD">
              <w:rPr>
                <w:color w:val="000000" w:themeColor="text1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5677" w:rsidRPr="008E6ADD" w:rsidRDefault="00655677" w:rsidP="00952D0A">
            <w:pPr>
              <w:ind w:right="157"/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Базовое знач</w:t>
            </w:r>
            <w:r w:rsidRPr="008E6ADD">
              <w:rPr>
                <w:color w:val="000000" w:themeColor="text1"/>
                <w:sz w:val="24"/>
                <w:szCs w:val="24"/>
              </w:rPr>
              <w:t>е</w:t>
            </w:r>
            <w:r w:rsidRPr="008E6ADD">
              <w:rPr>
                <w:color w:val="000000" w:themeColor="text1"/>
                <w:sz w:val="24"/>
                <w:szCs w:val="24"/>
              </w:rPr>
              <w:t xml:space="preserve">ние на начало </w:t>
            </w:r>
            <w:r w:rsidRPr="008E6ADD">
              <w:rPr>
                <w:color w:val="000000" w:themeColor="text1"/>
                <w:sz w:val="24"/>
                <w:szCs w:val="24"/>
              </w:rPr>
              <w:lastRenderedPageBreak/>
              <w:t>реал</w:t>
            </w:r>
            <w:r w:rsidRPr="008E6ADD">
              <w:rPr>
                <w:color w:val="000000" w:themeColor="text1"/>
                <w:sz w:val="24"/>
                <w:szCs w:val="24"/>
              </w:rPr>
              <w:t>и</w:t>
            </w:r>
            <w:r w:rsidRPr="008E6ADD">
              <w:rPr>
                <w:color w:val="000000" w:themeColor="text1"/>
                <w:sz w:val="24"/>
                <w:szCs w:val="24"/>
              </w:rPr>
              <w:t>зации мун</w:t>
            </w:r>
            <w:r w:rsidRPr="008E6ADD">
              <w:rPr>
                <w:color w:val="000000" w:themeColor="text1"/>
                <w:sz w:val="24"/>
                <w:szCs w:val="24"/>
              </w:rPr>
              <w:t>и</w:t>
            </w:r>
            <w:r w:rsidRPr="008E6ADD">
              <w:rPr>
                <w:color w:val="000000" w:themeColor="text1"/>
                <w:sz w:val="24"/>
                <w:szCs w:val="24"/>
              </w:rPr>
              <w:t>ц</w:t>
            </w:r>
            <w:r w:rsidRPr="008E6ADD">
              <w:rPr>
                <w:color w:val="000000" w:themeColor="text1"/>
                <w:sz w:val="24"/>
                <w:szCs w:val="24"/>
              </w:rPr>
              <w:t>и</w:t>
            </w:r>
            <w:r w:rsidRPr="008E6ADD">
              <w:rPr>
                <w:color w:val="000000" w:themeColor="text1"/>
                <w:sz w:val="24"/>
                <w:szCs w:val="24"/>
              </w:rPr>
              <w:t>пал</w:t>
            </w:r>
            <w:r w:rsidRPr="008E6ADD">
              <w:rPr>
                <w:color w:val="000000" w:themeColor="text1"/>
                <w:sz w:val="24"/>
                <w:szCs w:val="24"/>
              </w:rPr>
              <w:t>ь</w:t>
            </w:r>
            <w:r w:rsidRPr="008E6ADD">
              <w:rPr>
                <w:color w:val="000000" w:themeColor="text1"/>
                <w:sz w:val="24"/>
                <w:szCs w:val="24"/>
              </w:rPr>
              <w:t>ной пр</w:t>
            </w:r>
            <w:r w:rsidRPr="008E6ADD">
              <w:rPr>
                <w:color w:val="000000" w:themeColor="text1"/>
                <w:sz w:val="24"/>
                <w:szCs w:val="24"/>
              </w:rPr>
              <w:t>о</w:t>
            </w:r>
            <w:r w:rsidRPr="008E6ADD">
              <w:rPr>
                <w:color w:val="000000" w:themeColor="text1"/>
                <w:sz w:val="24"/>
                <w:szCs w:val="24"/>
              </w:rPr>
              <w:t>граммы</w:t>
            </w:r>
          </w:p>
        </w:tc>
        <w:tc>
          <w:tcPr>
            <w:tcW w:w="4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5677" w:rsidRPr="008E6ADD" w:rsidRDefault="0065567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lastRenderedPageBreak/>
              <w:t>Планируемое значение</w:t>
            </w:r>
          </w:p>
          <w:p w:rsidR="00655677" w:rsidRPr="008E6ADD" w:rsidRDefault="0065567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по годам реализации</w:t>
            </w:r>
          </w:p>
        </w:tc>
      </w:tr>
      <w:tr w:rsidR="00655677" w:rsidRPr="008E6ADD" w:rsidTr="0003223C">
        <w:trPr>
          <w:cantSplit/>
          <w:trHeight w:val="835"/>
        </w:trPr>
        <w:tc>
          <w:tcPr>
            <w:tcW w:w="6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5677" w:rsidRPr="008E6ADD" w:rsidRDefault="0065567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5677" w:rsidRPr="008E6ADD" w:rsidRDefault="0065567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5677" w:rsidRPr="008E6ADD" w:rsidRDefault="0065567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5677" w:rsidRPr="008E6ADD" w:rsidRDefault="0065567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hideMark/>
          </w:tcPr>
          <w:p w:rsidR="00655677" w:rsidRPr="008E6ADD" w:rsidRDefault="0065567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hideMark/>
          </w:tcPr>
          <w:p w:rsidR="00655677" w:rsidRPr="008E6ADD" w:rsidRDefault="0065567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hideMark/>
          </w:tcPr>
          <w:p w:rsidR="00655677" w:rsidRPr="008E6ADD" w:rsidRDefault="0065567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hideMark/>
          </w:tcPr>
          <w:p w:rsidR="00655677" w:rsidRPr="008E6ADD" w:rsidRDefault="0065567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2029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hideMark/>
          </w:tcPr>
          <w:p w:rsidR="00655677" w:rsidRPr="008E6ADD" w:rsidRDefault="0065567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2030</w:t>
            </w:r>
          </w:p>
        </w:tc>
      </w:tr>
      <w:tr w:rsidR="00C720AA" w:rsidRPr="008E6ADD" w:rsidTr="0003223C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C720A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C720A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C720A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C720A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C720A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C720A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C720A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C720A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C720A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9</w:t>
            </w:r>
          </w:p>
        </w:tc>
      </w:tr>
      <w:tr w:rsidR="00C720AA" w:rsidRPr="008E6ADD" w:rsidTr="0003223C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720AA" w:rsidRPr="008E6ADD" w:rsidRDefault="00F26765" w:rsidP="005E19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C720AA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Количество нас</w:t>
            </w:r>
            <w:r w:rsidRPr="008E6ADD">
              <w:rPr>
                <w:color w:val="000000" w:themeColor="text1"/>
                <w:sz w:val="24"/>
                <w:szCs w:val="24"/>
              </w:rPr>
              <w:t>е</w:t>
            </w:r>
            <w:r w:rsidRPr="008E6ADD">
              <w:rPr>
                <w:color w:val="000000" w:themeColor="text1"/>
                <w:sz w:val="24"/>
                <w:szCs w:val="24"/>
              </w:rPr>
              <w:t>ления, принявшего участие в эколог</w:t>
            </w:r>
            <w:r w:rsidRPr="008E6ADD">
              <w:rPr>
                <w:color w:val="000000" w:themeColor="text1"/>
                <w:sz w:val="24"/>
                <w:szCs w:val="24"/>
              </w:rPr>
              <w:t>и</w:t>
            </w:r>
            <w:r w:rsidRPr="008E6ADD">
              <w:rPr>
                <w:color w:val="000000" w:themeColor="text1"/>
                <w:sz w:val="24"/>
                <w:szCs w:val="24"/>
              </w:rPr>
              <w:t>ческих меропри</w:t>
            </w:r>
            <w:r w:rsidRPr="008E6ADD">
              <w:rPr>
                <w:color w:val="000000" w:themeColor="text1"/>
                <w:sz w:val="24"/>
                <w:szCs w:val="24"/>
              </w:rPr>
              <w:t>я</w:t>
            </w:r>
            <w:r w:rsidRPr="008E6ADD">
              <w:rPr>
                <w:color w:val="000000" w:themeColor="text1"/>
                <w:sz w:val="24"/>
                <w:szCs w:val="24"/>
              </w:rPr>
              <w:t>тиях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C720A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тыс.</w:t>
            </w:r>
            <w:r w:rsidRPr="008E6ADD">
              <w:rPr>
                <w:color w:val="000000" w:themeColor="text1"/>
                <w:sz w:val="24"/>
                <w:szCs w:val="24"/>
              </w:rPr>
              <w:br/>
              <w:t>чел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55685E" w:rsidP="008E6ADD">
            <w:pPr>
              <w:ind w:right="-127"/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11,0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55685E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11,0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55685E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11.02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55685E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11,02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55685E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11,03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952D0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</w:t>
            </w:r>
            <w:r w:rsidR="00C720AA" w:rsidRPr="008E6ADD">
              <w:rPr>
                <w:color w:val="000000" w:themeColor="text1"/>
                <w:sz w:val="24"/>
                <w:szCs w:val="24"/>
              </w:rPr>
              <w:t>1,0</w:t>
            </w:r>
            <w:r w:rsidR="0055685E" w:rsidRPr="008E6ADD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C720AA" w:rsidRPr="008E6ADD" w:rsidTr="0003223C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720AA" w:rsidRPr="008E6ADD" w:rsidRDefault="00F26765" w:rsidP="005E19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C720AA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 xml:space="preserve">Количество </w:t>
            </w:r>
            <w:r w:rsidR="00BF1C4A" w:rsidRPr="008E6ADD">
              <w:rPr>
                <w:color w:val="000000" w:themeColor="text1"/>
                <w:sz w:val="24"/>
                <w:szCs w:val="24"/>
              </w:rPr>
              <w:t>заку</w:t>
            </w:r>
            <w:r w:rsidR="00BF1C4A" w:rsidRPr="008E6ADD">
              <w:rPr>
                <w:color w:val="000000" w:themeColor="text1"/>
                <w:sz w:val="24"/>
                <w:szCs w:val="24"/>
              </w:rPr>
              <w:t>п</w:t>
            </w:r>
            <w:r w:rsidR="00BF1C4A" w:rsidRPr="008E6ADD">
              <w:rPr>
                <w:color w:val="000000" w:themeColor="text1"/>
                <w:sz w:val="24"/>
                <w:szCs w:val="24"/>
              </w:rPr>
              <w:t>ленных</w:t>
            </w:r>
            <w:r w:rsidR="0057622F">
              <w:rPr>
                <w:color w:val="000000" w:themeColor="text1"/>
                <w:sz w:val="24"/>
                <w:szCs w:val="24"/>
              </w:rPr>
              <w:t xml:space="preserve"> </w:t>
            </w:r>
            <w:r w:rsidR="00BF1C4A" w:rsidRPr="008E6ADD">
              <w:rPr>
                <w:color w:val="000000" w:themeColor="text1"/>
                <w:sz w:val="24"/>
                <w:szCs w:val="24"/>
              </w:rPr>
              <w:t>саженцев для озеленения территории горо</w:t>
            </w:r>
            <w:r w:rsidR="00BF1C4A" w:rsidRPr="008E6ADD">
              <w:rPr>
                <w:color w:val="000000" w:themeColor="text1"/>
                <w:sz w:val="24"/>
                <w:szCs w:val="24"/>
              </w:rPr>
              <w:t>д</w:t>
            </w:r>
            <w:r w:rsidR="00BF1C4A" w:rsidRPr="008E6ADD">
              <w:rPr>
                <w:color w:val="000000" w:themeColor="text1"/>
                <w:sz w:val="24"/>
                <w:szCs w:val="24"/>
              </w:rPr>
              <w:t>ского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C720A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3F32A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3F32A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170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3F32A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175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3F32A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18</w:t>
            </w:r>
            <w:r w:rsidR="00C720AA" w:rsidRPr="008E6ADD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3F32A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3F32A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</w:t>
            </w:r>
            <w:r w:rsidR="00C720AA" w:rsidRPr="008E6ADD">
              <w:rPr>
                <w:color w:val="000000" w:themeColor="text1"/>
                <w:sz w:val="24"/>
                <w:szCs w:val="24"/>
              </w:rPr>
              <w:t>80</w:t>
            </w:r>
          </w:p>
        </w:tc>
      </w:tr>
      <w:tr w:rsidR="00C720AA" w:rsidRPr="008E6ADD" w:rsidTr="0003223C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720AA" w:rsidRPr="008E6ADD" w:rsidRDefault="00F26765" w:rsidP="005E19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C720AA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 xml:space="preserve">Ликвидировано </w:t>
            </w:r>
            <w:r w:rsidR="00B850C4" w:rsidRPr="008E6ADD">
              <w:rPr>
                <w:color w:val="000000" w:themeColor="text1"/>
                <w:sz w:val="24"/>
                <w:szCs w:val="24"/>
              </w:rPr>
              <w:t>н</w:t>
            </w:r>
            <w:r w:rsidR="00B850C4" w:rsidRPr="008E6ADD">
              <w:rPr>
                <w:color w:val="000000" w:themeColor="text1"/>
                <w:sz w:val="24"/>
                <w:szCs w:val="24"/>
              </w:rPr>
              <w:t>е</w:t>
            </w:r>
            <w:r w:rsidR="00B850C4" w:rsidRPr="008E6ADD">
              <w:rPr>
                <w:color w:val="000000" w:themeColor="text1"/>
                <w:sz w:val="24"/>
                <w:szCs w:val="24"/>
              </w:rPr>
              <w:t>санкционирова</w:t>
            </w:r>
            <w:r w:rsidR="00B850C4" w:rsidRPr="008E6ADD">
              <w:rPr>
                <w:color w:val="000000" w:themeColor="text1"/>
                <w:sz w:val="24"/>
                <w:szCs w:val="24"/>
              </w:rPr>
              <w:t>н</w:t>
            </w:r>
            <w:r w:rsidR="00B850C4" w:rsidRPr="008E6ADD">
              <w:rPr>
                <w:color w:val="000000" w:themeColor="text1"/>
                <w:sz w:val="24"/>
                <w:szCs w:val="24"/>
              </w:rPr>
              <w:t>ных свалок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C720A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C4516F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B850C4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B850C4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C720A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C720A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20AA" w:rsidRPr="008E6ADD" w:rsidRDefault="00C720A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BF1C4A" w:rsidRPr="008E6ADD" w:rsidTr="0003223C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1C4A" w:rsidRPr="008E6ADD" w:rsidRDefault="00F26765" w:rsidP="005E19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1C4A" w:rsidRPr="008E6ADD" w:rsidRDefault="00BF1C4A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Проведение дези</w:t>
            </w:r>
            <w:r w:rsidRPr="008E6ADD">
              <w:rPr>
                <w:color w:val="000000" w:themeColor="text1"/>
                <w:sz w:val="24"/>
                <w:szCs w:val="24"/>
              </w:rPr>
              <w:t>н</w:t>
            </w:r>
            <w:r w:rsidRPr="008E6ADD">
              <w:rPr>
                <w:color w:val="000000" w:themeColor="text1"/>
                <w:sz w:val="24"/>
                <w:szCs w:val="24"/>
              </w:rPr>
              <w:t>се</w:t>
            </w:r>
            <w:r w:rsidRPr="008E6ADD">
              <w:rPr>
                <w:color w:val="000000" w:themeColor="text1"/>
                <w:sz w:val="24"/>
                <w:szCs w:val="24"/>
              </w:rPr>
              <w:t>к</w:t>
            </w:r>
            <w:r w:rsidRPr="008E6ADD">
              <w:rPr>
                <w:color w:val="000000" w:themeColor="text1"/>
                <w:sz w:val="24"/>
                <w:szCs w:val="24"/>
              </w:rPr>
              <w:t>ции в местах рекре</w:t>
            </w:r>
            <w:r w:rsidRPr="008E6ADD">
              <w:rPr>
                <w:color w:val="000000" w:themeColor="text1"/>
                <w:sz w:val="24"/>
                <w:szCs w:val="24"/>
              </w:rPr>
              <w:t>а</w:t>
            </w:r>
            <w:r w:rsidRPr="008E6ADD">
              <w:rPr>
                <w:color w:val="000000" w:themeColor="text1"/>
                <w:sz w:val="24"/>
                <w:szCs w:val="24"/>
              </w:rPr>
              <w:t>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1C4A" w:rsidRPr="008E6ADD" w:rsidRDefault="00BF1C4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720AA" w:rsidRPr="008E6ADD" w:rsidRDefault="00BF1C4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720AA" w:rsidRPr="008E6ADD" w:rsidRDefault="00BF1C4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720AA" w:rsidRPr="008E6ADD" w:rsidRDefault="00BF1C4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720AA" w:rsidRPr="008E6ADD" w:rsidRDefault="00BF1C4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720AA" w:rsidRPr="008E6ADD" w:rsidRDefault="00BF1C4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720AA" w:rsidRPr="008E6ADD" w:rsidRDefault="00BF1C4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BF1C4A" w:rsidRPr="008E6ADD" w:rsidTr="0003223C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1C4A" w:rsidRPr="008E6ADD" w:rsidRDefault="00F26765" w:rsidP="005E19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1C4A" w:rsidRPr="008E6ADD" w:rsidRDefault="00BF1C4A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 w:rsidRPr="008E6ADD">
              <w:rPr>
                <w:color w:val="000000" w:themeColor="text1"/>
                <w:sz w:val="24"/>
                <w:szCs w:val="24"/>
              </w:rPr>
              <w:t>акар</w:t>
            </w:r>
            <w:r w:rsidRPr="008E6ADD">
              <w:rPr>
                <w:color w:val="000000" w:themeColor="text1"/>
                <w:sz w:val="24"/>
                <w:szCs w:val="24"/>
              </w:rPr>
              <w:t>и</w:t>
            </w:r>
            <w:r w:rsidR="00952D0A" w:rsidRPr="008E6ADD">
              <w:rPr>
                <w:color w:val="000000" w:themeColor="text1"/>
                <w:sz w:val="24"/>
                <w:szCs w:val="24"/>
              </w:rPr>
              <w:t>р</w:t>
            </w:r>
            <w:r w:rsidRPr="008E6ADD">
              <w:rPr>
                <w:color w:val="000000" w:themeColor="text1"/>
                <w:sz w:val="24"/>
                <w:szCs w:val="24"/>
              </w:rPr>
              <w:t>идных</w:t>
            </w:r>
            <w:proofErr w:type="spellEnd"/>
            <w:r w:rsidRPr="008E6ADD">
              <w:rPr>
                <w:color w:val="000000" w:themeColor="text1"/>
                <w:sz w:val="24"/>
                <w:szCs w:val="24"/>
              </w:rPr>
              <w:t xml:space="preserve"> обработок в местах рекреации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1C4A" w:rsidRPr="008E6ADD" w:rsidRDefault="00BF1C4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720AA" w:rsidRPr="008E6ADD" w:rsidRDefault="00BF1C4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720AA" w:rsidRPr="008E6ADD" w:rsidRDefault="00BF1C4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720AA" w:rsidRPr="008E6ADD" w:rsidRDefault="00BF1C4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720AA" w:rsidRPr="008E6ADD" w:rsidRDefault="00BF1C4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720AA" w:rsidRPr="008E6ADD" w:rsidRDefault="00BF1C4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720AA" w:rsidRPr="008E6ADD" w:rsidRDefault="00BF1C4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BF1C4A" w:rsidRPr="008E6ADD" w:rsidTr="0003223C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1C4A" w:rsidRPr="008E6ADD" w:rsidRDefault="00F26765" w:rsidP="005E19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1C4A" w:rsidRPr="008E6ADD" w:rsidRDefault="00BF1C4A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Проведение дер</w:t>
            </w:r>
            <w:r w:rsidRPr="008E6ADD">
              <w:rPr>
                <w:color w:val="000000" w:themeColor="text1"/>
                <w:sz w:val="24"/>
                <w:szCs w:val="24"/>
              </w:rPr>
              <w:t>а</w:t>
            </w:r>
            <w:r w:rsidRPr="008E6ADD">
              <w:rPr>
                <w:color w:val="000000" w:themeColor="text1"/>
                <w:sz w:val="24"/>
                <w:szCs w:val="24"/>
              </w:rPr>
              <w:t>тиз</w:t>
            </w:r>
            <w:r w:rsidRPr="008E6ADD">
              <w:rPr>
                <w:color w:val="000000" w:themeColor="text1"/>
                <w:sz w:val="24"/>
                <w:szCs w:val="24"/>
              </w:rPr>
              <w:t>а</w:t>
            </w:r>
            <w:r w:rsidRPr="008E6ADD">
              <w:rPr>
                <w:color w:val="000000" w:themeColor="text1"/>
                <w:sz w:val="24"/>
                <w:szCs w:val="24"/>
              </w:rPr>
              <w:t xml:space="preserve">ции в местах </w:t>
            </w:r>
            <w:r w:rsidR="00F04AFF" w:rsidRPr="008E6ADD">
              <w:rPr>
                <w:color w:val="000000" w:themeColor="text1"/>
                <w:sz w:val="24"/>
                <w:szCs w:val="24"/>
              </w:rPr>
              <w:t>рекре</w:t>
            </w:r>
            <w:r w:rsidR="00F04AFF" w:rsidRPr="008E6ADD">
              <w:rPr>
                <w:color w:val="000000" w:themeColor="text1"/>
                <w:sz w:val="24"/>
                <w:szCs w:val="24"/>
              </w:rPr>
              <w:t>а</w:t>
            </w:r>
            <w:r w:rsidR="00F04AFF" w:rsidRPr="008E6ADD">
              <w:rPr>
                <w:color w:val="000000" w:themeColor="text1"/>
                <w:sz w:val="24"/>
                <w:szCs w:val="24"/>
              </w:rPr>
              <w:t>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1C4A" w:rsidRPr="008E6ADD" w:rsidRDefault="00BF1C4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720AA" w:rsidRPr="008E6ADD" w:rsidRDefault="00BF1C4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720AA" w:rsidRPr="008E6ADD" w:rsidRDefault="00BF1C4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720AA" w:rsidRPr="008E6ADD" w:rsidRDefault="00BF1C4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720AA" w:rsidRPr="008E6ADD" w:rsidRDefault="00BF1C4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720AA" w:rsidRPr="008E6ADD" w:rsidRDefault="00BF1C4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720AA" w:rsidRPr="008E6ADD" w:rsidRDefault="00BF1C4A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2A7572" w:rsidRPr="008E6ADD" w:rsidTr="0003223C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F26765" w:rsidP="005E19E7">
            <w:pPr>
              <w:jc w:val="center"/>
              <w:rPr>
                <w:color w:val="000000" w:themeColor="text1"/>
                <w:sz w:val="24"/>
                <w:szCs w:val="24"/>
              </w:rPr>
            </w:pPr>
            <w:bookmarkStart w:id="1" w:name="_GoBack"/>
            <w:bookmarkEnd w:id="1"/>
            <w:r w:rsidRPr="008E6ADD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2A7572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 xml:space="preserve">Количество </w:t>
            </w:r>
            <w:r w:rsidR="00F04AFF" w:rsidRPr="008E6ADD">
              <w:rPr>
                <w:color w:val="000000" w:themeColor="text1"/>
                <w:sz w:val="24"/>
                <w:szCs w:val="24"/>
              </w:rPr>
              <w:t>публ</w:t>
            </w:r>
            <w:r w:rsidR="00F04AFF" w:rsidRPr="008E6ADD">
              <w:rPr>
                <w:color w:val="000000" w:themeColor="text1"/>
                <w:sz w:val="24"/>
                <w:szCs w:val="24"/>
              </w:rPr>
              <w:t>и</w:t>
            </w:r>
            <w:r w:rsidR="00F04AFF" w:rsidRPr="008E6ADD">
              <w:rPr>
                <w:color w:val="000000" w:themeColor="text1"/>
                <w:sz w:val="24"/>
                <w:szCs w:val="24"/>
              </w:rPr>
              <w:t>каций</w:t>
            </w:r>
            <w:r w:rsidRPr="008E6ADD">
              <w:rPr>
                <w:color w:val="000000" w:themeColor="text1"/>
                <w:sz w:val="24"/>
                <w:szCs w:val="24"/>
              </w:rPr>
              <w:t xml:space="preserve">, </w:t>
            </w:r>
            <w:r w:rsidR="00F04AFF" w:rsidRPr="008E6ADD">
              <w:rPr>
                <w:color w:val="000000" w:themeColor="text1"/>
                <w:sz w:val="24"/>
                <w:szCs w:val="24"/>
              </w:rPr>
              <w:t>информац</w:t>
            </w:r>
            <w:r w:rsidR="00F04AFF" w:rsidRPr="008E6ADD">
              <w:rPr>
                <w:color w:val="000000" w:themeColor="text1"/>
                <w:sz w:val="24"/>
                <w:szCs w:val="24"/>
              </w:rPr>
              <w:t>и</w:t>
            </w:r>
            <w:r w:rsidR="00F04AFF" w:rsidRPr="008E6ADD">
              <w:rPr>
                <w:color w:val="000000" w:themeColor="text1"/>
                <w:sz w:val="24"/>
                <w:szCs w:val="24"/>
              </w:rPr>
              <w:t>онн</w:t>
            </w:r>
            <w:r w:rsidR="00F04AFF" w:rsidRPr="008E6ADD">
              <w:rPr>
                <w:color w:val="000000" w:themeColor="text1"/>
                <w:sz w:val="24"/>
                <w:szCs w:val="24"/>
              </w:rPr>
              <w:t>о</w:t>
            </w:r>
            <w:r w:rsidR="00F04AFF" w:rsidRPr="008E6ADD">
              <w:rPr>
                <w:color w:val="000000" w:themeColor="text1"/>
                <w:sz w:val="24"/>
                <w:szCs w:val="24"/>
              </w:rPr>
              <w:t>го</w:t>
            </w:r>
            <w:r w:rsidR="0057622F">
              <w:rPr>
                <w:color w:val="000000" w:themeColor="text1"/>
                <w:sz w:val="24"/>
                <w:szCs w:val="24"/>
              </w:rPr>
              <w:t xml:space="preserve"> </w:t>
            </w:r>
            <w:r w:rsidR="00F04AFF" w:rsidRPr="008E6ADD">
              <w:rPr>
                <w:color w:val="000000" w:themeColor="text1"/>
                <w:sz w:val="24"/>
                <w:szCs w:val="24"/>
              </w:rPr>
              <w:t>материала</w:t>
            </w:r>
            <w:r w:rsidRPr="008E6ADD">
              <w:rPr>
                <w:color w:val="000000" w:themeColor="text1"/>
                <w:sz w:val="24"/>
                <w:szCs w:val="24"/>
              </w:rPr>
              <w:t>, разм</w:t>
            </w:r>
            <w:r w:rsidRPr="008E6ADD">
              <w:rPr>
                <w:color w:val="000000" w:themeColor="text1"/>
                <w:sz w:val="24"/>
                <w:szCs w:val="24"/>
              </w:rPr>
              <w:t>е</w:t>
            </w:r>
            <w:r w:rsidRPr="008E6ADD">
              <w:rPr>
                <w:color w:val="000000" w:themeColor="text1"/>
                <w:sz w:val="24"/>
                <w:szCs w:val="24"/>
              </w:rPr>
              <w:t>щенного на офиц</w:t>
            </w:r>
            <w:r w:rsidRPr="008E6ADD">
              <w:rPr>
                <w:color w:val="000000" w:themeColor="text1"/>
                <w:sz w:val="24"/>
                <w:szCs w:val="24"/>
              </w:rPr>
              <w:t>и</w:t>
            </w:r>
            <w:r w:rsidRPr="008E6ADD">
              <w:rPr>
                <w:color w:val="000000" w:themeColor="text1"/>
                <w:sz w:val="24"/>
                <w:szCs w:val="24"/>
              </w:rPr>
              <w:t>альном сайте администрации г</w:t>
            </w:r>
            <w:r w:rsidRPr="008E6ADD">
              <w:rPr>
                <w:color w:val="000000" w:themeColor="text1"/>
                <w:sz w:val="24"/>
                <w:szCs w:val="24"/>
              </w:rPr>
              <w:t>о</w:t>
            </w:r>
            <w:r w:rsidRPr="008E6ADD">
              <w:rPr>
                <w:color w:val="000000" w:themeColor="text1"/>
                <w:sz w:val="24"/>
                <w:szCs w:val="24"/>
              </w:rPr>
              <w:t>родского округа Кинель, в СМИ и социальных сетях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2A7572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2A7572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2A7572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2A7572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2A7572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2A7572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2A7572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50</w:t>
            </w:r>
          </w:p>
        </w:tc>
      </w:tr>
      <w:tr w:rsidR="002A7572" w:rsidRPr="008E6ADD" w:rsidTr="0003223C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F26765" w:rsidP="005E19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2A7572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Количество мер</w:t>
            </w:r>
            <w:r w:rsidRPr="008E6ADD">
              <w:rPr>
                <w:color w:val="000000" w:themeColor="text1"/>
                <w:sz w:val="24"/>
                <w:szCs w:val="24"/>
              </w:rPr>
              <w:t>о</w:t>
            </w:r>
            <w:r w:rsidRPr="008E6ADD">
              <w:rPr>
                <w:color w:val="000000" w:themeColor="text1"/>
                <w:sz w:val="24"/>
                <w:szCs w:val="24"/>
              </w:rPr>
              <w:t>приятий, проведе</w:t>
            </w:r>
            <w:r w:rsidRPr="008E6ADD">
              <w:rPr>
                <w:color w:val="000000" w:themeColor="text1"/>
                <w:sz w:val="24"/>
                <w:szCs w:val="24"/>
              </w:rPr>
              <w:t>н</w:t>
            </w:r>
            <w:r w:rsidRPr="008E6ADD">
              <w:rPr>
                <w:color w:val="000000" w:themeColor="text1"/>
                <w:sz w:val="24"/>
                <w:szCs w:val="24"/>
              </w:rPr>
              <w:t>ных в Дни защиты от эк</w:t>
            </w:r>
            <w:r w:rsidRPr="008E6ADD">
              <w:rPr>
                <w:color w:val="000000" w:themeColor="text1"/>
                <w:sz w:val="24"/>
                <w:szCs w:val="24"/>
              </w:rPr>
              <w:t>о</w:t>
            </w:r>
            <w:r w:rsidRPr="008E6ADD">
              <w:rPr>
                <w:color w:val="000000" w:themeColor="text1"/>
                <w:sz w:val="24"/>
                <w:szCs w:val="24"/>
              </w:rPr>
              <w:t>логической 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2A7572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2A7572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2A7572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2A7572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2A7572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2A7572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2A7572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95</w:t>
            </w:r>
          </w:p>
        </w:tc>
      </w:tr>
      <w:tr w:rsidR="002A7572" w:rsidRPr="008E6ADD" w:rsidTr="0003223C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F26765" w:rsidP="005E19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2A7572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 xml:space="preserve">Количество </w:t>
            </w:r>
            <w:r w:rsidR="003F32A7" w:rsidRPr="008E6ADD">
              <w:rPr>
                <w:color w:val="000000" w:themeColor="text1"/>
                <w:sz w:val="24"/>
                <w:szCs w:val="24"/>
              </w:rPr>
              <w:t>выез</w:t>
            </w:r>
            <w:r w:rsidR="003F32A7" w:rsidRPr="008E6ADD">
              <w:rPr>
                <w:color w:val="000000" w:themeColor="text1"/>
                <w:sz w:val="24"/>
                <w:szCs w:val="24"/>
              </w:rPr>
              <w:t>д</w:t>
            </w:r>
            <w:r w:rsidR="003F32A7" w:rsidRPr="008E6ADD">
              <w:rPr>
                <w:color w:val="000000" w:themeColor="text1"/>
                <w:sz w:val="24"/>
                <w:szCs w:val="24"/>
              </w:rPr>
              <w:t xml:space="preserve">ных обследований </w:t>
            </w:r>
            <w:r w:rsidRPr="008E6ADD">
              <w:rPr>
                <w:color w:val="000000" w:themeColor="text1"/>
                <w:sz w:val="24"/>
                <w:szCs w:val="24"/>
              </w:rPr>
              <w:t>в рамках реги</w:t>
            </w:r>
            <w:r w:rsidRPr="008E6ADD">
              <w:rPr>
                <w:color w:val="000000" w:themeColor="text1"/>
                <w:sz w:val="24"/>
                <w:szCs w:val="24"/>
              </w:rPr>
              <w:t>о</w:t>
            </w:r>
            <w:r w:rsidRPr="008E6ADD">
              <w:rPr>
                <w:color w:val="000000" w:themeColor="text1"/>
                <w:sz w:val="24"/>
                <w:szCs w:val="24"/>
              </w:rPr>
              <w:t>нального госуда</w:t>
            </w:r>
            <w:r w:rsidRPr="008E6ADD">
              <w:rPr>
                <w:color w:val="000000" w:themeColor="text1"/>
                <w:sz w:val="24"/>
                <w:szCs w:val="24"/>
              </w:rPr>
              <w:t>р</w:t>
            </w:r>
            <w:r w:rsidRPr="008E6ADD">
              <w:rPr>
                <w:color w:val="000000" w:themeColor="text1"/>
                <w:sz w:val="24"/>
                <w:szCs w:val="24"/>
              </w:rPr>
              <w:t>ственного эколог</w:t>
            </w:r>
            <w:r w:rsidRPr="008E6ADD">
              <w:rPr>
                <w:color w:val="000000" w:themeColor="text1"/>
                <w:sz w:val="24"/>
                <w:szCs w:val="24"/>
              </w:rPr>
              <w:t>и</w:t>
            </w:r>
            <w:r w:rsidRPr="008E6ADD">
              <w:rPr>
                <w:color w:val="000000" w:themeColor="text1"/>
                <w:sz w:val="24"/>
                <w:szCs w:val="24"/>
              </w:rPr>
              <w:t>ческого на</w:t>
            </w:r>
            <w:r w:rsidRPr="008E6ADD">
              <w:rPr>
                <w:color w:val="000000" w:themeColor="text1"/>
                <w:sz w:val="24"/>
                <w:szCs w:val="24"/>
              </w:rPr>
              <w:t>д</w:t>
            </w:r>
            <w:r w:rsidRPr="008E6ADD">
              <w:rPr>
                <w:color w:val="000000" w:themeColor="text1"/>
                <w:sz w:val="24"/>
                <w:szCs w:val="24"/>
              </w:rPr>
              <w:t>зора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2A7572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3F32A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3F32A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3F32A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3F32A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3F32A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7572" w:rsidRPr="008E6ADD" w:rsidRDefault="003F32A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68</w:t>
            </w:r>
          </w:p>
        </w:tc>
      </w:tr>
      <w:tr w:rsidR="003F32A7" w:rsidRPr="008E6ADD" w:rsidTr="0003223C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F32A7" w:rsidRPr="008E6ADD" w:rsidRDefault="00F26765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F32A7" w:rsidRPr="008E6ADD" w:rsidRDefault="003F32A7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Количество выда</w:t>
            </w:r>
            <w:r w:rsidRPr="008E6ADD">
              <w:rPr>
                <w:color w:val="000000" w:themeColor="text1"/>
                <w:sz w:val="24"/>
                <w:szCs w:val="24"/>
              </w:rPr>
              <w:t>н</w:t>
            </w:r>
            <w:r w:rsidRPr="008E6ADD">
              <w:rPr>
                <w:color w:val="000000" w:themeColor="text1"/>
                <w:sz w:val="24"/>
                <w:szCs w:val="24"/>
              </w:rPr>
              <w:lastRenderedPageBreak/>
              <w:t>ных предостереж</w:t>
            </w:r>
            <w:r w:rsidRPr="008E6ADD">
              <w:rPr>
                <w:color w:val="000000" w:themeColor="text1"/>
                <w:sz w:val="24"/>
                <w:szCs w:val="24"/>
              </w:rPr>
              <w:t>е</w:t>
            </w:r>
            <w:r w:rsidRPr="008E6ADD">
              <w:rPr>
                <w:color w:val="000000" w:themeColor="text1"/>
                <w:sz w:val="24"/>
                <w:szCs w:val="24"/>
              </w:rPr>
              <w:t>ний в рамках р</w:t>
            </w:r>
            <w:r w:rsidRPr="008E6ADD">
              <w:rPr>
                <w:color w:val="000000" w:themeColor="text1"/>
                <w:sz w:val="24"/>
                <w:szCs w:val="24"/>
              </w:rPr>
              <w:t>е</w:t>
            </w:r>
            <w:r w:rsidRPr="008E6ADD">
              <w:rPr>
                <w:color w:val="000000" w:themeColor="text1"/>
                <w:sz w:val="24"/>
                <w:szCs w:val="24"/>
              </w:rPr>
              <w:t>гионального гос</w:t>
            </w:r>
            <w:r w:rsidRPr="008E6ADD">
              <w:rPr>
                <w:color w:val="000000" w:themeColor="text1"/>
                <w:sz w:val="24"/>
                <w:szCs w:val="24"/>
              </w:rPr>
              <w:t>у</w:t>
            </w:r>
            <w:r w:rsidRPr="008E6ADD">
              <w:rPr>
                <w:color w:val="000000" w:themeColor="text1"/>
                <w:sz w:val="24"/>
                <w:szCs w:val="24"/>
              </w:rPr>
              <w:t>дарственного эк</w:t>
            </w:r>
            <w:r w:rsidRPr="008E6ADD">
              <w:rPr>
                <w:color w:val="000000" w:themeColor="text1"/>
                <w:sz w:val="24"/>
                <w:szCs w:val="24"/>
              </w:rPr>
              <w:t>о</w:t>
            </w:r>
            <w:r w:rsidRPr="008E6ADD">
              <w:rPr>
                <w:color w:val="000000" w:themeColor="text1"/>
                <w:sz w:val="24"/>
                <w:szCs w:val="24"/>
              </w:rPr>
              <w:t>логического надз</w:t>
            </w:r>
            <w:r w:rsidRPr="008E6ADD">
              <w:rPr>
                <w:color w:val="000000" w:themeColor="text1"/>
                <w:sz w:val="24"/>
                <w:szCs w:val="24"/>
              </w:rPr>
              <w:t>о</w:t>
            </w:r>
            <w:r w:rsidRPr="008E6ADD">
              <w:rPr>
                <w:color w:val="000000" w:themeColor="text1"/>
                <w:sz w:val="24"/>
                <w:szCs w:val="24"/>
              </w:rPr>
              <w:t>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F32A7" w:rsidRPr="008E6ADD" w:rsidRDefault="003F32A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F32A7" w:rsidRPr="008E6ADD" w:rsidRDefault="003F32A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F32A7" w:rsidRPr="008E6ADD" w:rsidRDefault="003F32A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F32A7" w:rsidRPr="008E6ADD" w:rsidRDefault="003F32A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F32A7" w:rsidRPr="008E6ADD" w:rsidRDefault="003F32A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F32A7" w:rsidRPr="008E6ADD" w:rsidRDefault="003F32A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F32A7" w:rsidRPr="008E6ADD" w:rsidRDefault="003F32A7" w:rsidP="00952D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6ADD">
              <w:rPr>
                <w:color w:val="000000" w:themeColor="text1"/>
                <w:sz w:val="24"/>
                <w:szCs w:val="24"/>
              </w:rPr>
              <w:t>73</w:t>
            </w:r>
          </w:p>
        </w:tc>
      </w:tr>
    </w:tbl>
    <w:p w:rsidR="00FB0726" w:rsidRDefault="00FB0726" w:rsidP="00534A62">
      <w:pPr>
        <w:jc w:val="both"/>
        <w:rPr>
          <w:color w:val="000000" w:themeColor="text1"/>
          <w:sz w:val="28"/>
        </w:rPr>
      </w:pPr>
    </w:p>
    <w:p w:rsidR="00A90D18" w:rsidRDefault="00A90D18" w:rsidP="00FB0726">
      <w:pPr>
        <w:jc w:val="center"/>
        <w:rPr>
          <w:b/>
          <w:color w:val="000000" w:themeColor="text1"/>
          <w:sz w:val="28"/>
        </w:rPr>
      </w:pPr>
      <w:r w:rsidRPr="00FB0726">
        <w:rPr>
          <w:b/>
          <w:color w:val="000000" w:themeColor="text1"/>
          <w:sz w:val="28"/>
        </w:rPr>
        <w:t>4. Перечень программных мероприятий</w:t>
      </w:r>
    </w:p>
    <w:p w:rsidR="0087549B" w:rsidRPr="00FB0726" w:rsidRDefault="0087549B" w:rsidP="00FB0726">
      <w:pPr>
        <w:jc w:val="center"/>
        <w:rPr>
          <w:b/>
          <w:color w:val="000000" w:themeColor="text1"/>
          <w:sz w:val="28"/>
        </w:rPr>
      </w:pPr>
    </w:p>
    <w:p w:rsidR="00A90D18" w:rsidRPr="00534A62" w:rsidRDefault="00910866" w:rsidP="0087549B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534A62">
        <w:rPr>
          <w:color w:val="000000" w:themeColor="text1"/>
          <w:sz w:val="28"/>
        </w:rPr>
        <w:t>Программные мероприятия направлены на достижения поставле</w:t>
      </w:r>
      <w:r w:rsidRPr="00534A62">
        <w:rPr>
          <w:color w:val="000000" w:themeColor="text1"/>
          <w:sz w:val="28"/>
        </w:rPr>
        <w:t>н</w:t>
      </w:r>
      <w:r w:rsidRPr="00534A62">
        <w:rPr>
          <w:color w:val="000000" w:themeColor="text1"/>
          <w:sz w:val="28"/>
        </w:rPr>
        <w:t xml:space="preserve">ных целей и задач. Перечень </w:t>
      </w:r>
      <w:r w:rsidRPr="00891793">
        <w:rPr>
          <w:color w:val="000000" w:themeColor="text1"/>
          <w:sz w:val="28"/>
        </w:rPr>
        <w:t>мероприятий, обеспечивающих достижение поставленных Пр</w:t>
      </w:r>
      <w:r w:rsidRPr="00891793">
        <w:rPr>
          <w:color w:val="000000" w:themeColor="text1"/>
          <w:sz w:val="28"/>
        </w:rPr>
        <w:t>о</w:t>
      </w:r>
      <w:r w:rsidRPr="00891793">
        <w:rPr>
          <w:color w:val="000000" w:themeColor="text1"/>
          <w:sz w:val="28"/>
        </w:rPr>
        <w:t xml:space="preserve">граммой целей и задач, а также объем финансирования мероприятий программы предоставлены в </w:t>
      </w:r>
      <w:r w:rsidR="009758D3" w:rsidRPr="00891793">
        <w:rPr>
          <w:color w:val="000000" w:themeColor="text1"/>
          <w:sz w:val="28"/>
        </w:rPr>
        <w:t>П</w:t>
      </w:r>
      <w:r w:rsidRPr="00891793">
        <w:rPr>
          <w:color w:val="000000" w:themeColor="text1"/>
          <w:sz w:val="28"/>
        </w:rPr>
        <w:t>риложении</w:t>
      </w:r>
      <w:r w:rsidRPr="00534A62">
        <w:rPr>
          <w:color w:val="000000" w:themeColor="text1"/>
          <w:sz w:val="28"/>
        </w:rPr>
        <w:t xml:space="preserve"> к настоящей Пр</w:t>
      </w:r>
      <w:r w:rsidRPr="00534A62">
        <w:rPr>
          <w:color w:val="000000" w:themeColor="text1"/>
          <w:sz w:val="28"/>
        </w:rPr>
        <w:t>о</w:t>
      </w:r>
      <w:r w:rsidRPr="00534A62">
        <w:rPr>
          <w:color w:val="000000" w:themeColor="text1"/>
          <w:sz w:val="28"/>
        </w:rPr>
        <w:t>грамме.</w:t>
      </w:r>
    </w:p>
    <w:p w:rsidR="00910866" w:rsidRPr="00534A62" w:rsidRDefault="00910866" w:rsidP="0087549B">
      <w:pPr>
        <w:spacing w:line="276" w:lineRule="auto"/>
        <w:jc w:val="both"/>
        <w:rPr>
          <w:color w:val="000000" w:themeColor="text1"/>
          <w:sz w:val="28"/>
        </w:rPr>
      </w:pPr>
    </w:p>
    <w:p w:rsidR="00672407" w:rsidRDefault="00910866" w:rsidP="00FB0726">
      <w:pPr>
        <w:jc w:val="center"/>
        <w:rPr>
          <w:b/>
          <w:color w:val="000000" w:themeColor="text1"/>
          <w:sz w:val="28"/>
        </w:rPr>
      </w:pPr>
      <w:r w:rsidRPr="00FB0726">
        <w:rPr>
          <w:b/>
          <w:color w:val="000000" w:themeColor="text1"/>
          <w:sz w:val="28"/>
        </w:rPr>
        <w:t xml:space="preserve">5. </w:t>
      </w:r>
      <w:r w:rsidR="00672407">
        <w:rPr>
          <w:b/>
          <w:color w:val="000000" w:themeColor="text1"/>
          <w:sz w:val="28"/>
        </w:rPr>
        <w:t>Обоснования ресурсного обеспечения муниципальной программы</w:t>
      </w:r>
    </w:p>
    <w:p w:rsidR="0087549B" w:rsidRDefault="0087549B" w:rsidP="0087549B">
      <w:pPr>
        <w:spacing w:line="276" w:lineRule="auto"/>
        <w:ind w:firstLine="709"/>
        <w:jc w:val="both"/>
        <w:rPr>
          <w:color w:val="000000" w:themeColor="text1"/>
          <w:sz w:val="28"/>
        </w:rPr>
      </w:pPr>
    </w:p>
    <w:p w:rsidR="003964D9" w:rsidRPr="00672407" w:rsidRDefault="00910866" w:rsidP="0087549B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672407">
        <w:rPr>
          <w:color w:val="000000" w:themeColor="text1"/>
          <w:sz w:val="28"/>
        </w:rPr>
        <w:t xml:space="preserve">Мероприятия </w:t>
      </w:r>
      <w:r w:rsidR="003D3787">
        <w:rPr>
          <w:color w:val="000000" w:themeColor="text1"/>
          <w:sz w:val="28"/>
        </w:rPr>
        <w:t>п</w:t>
      </w:r>
      <w:r w:rsidRPr="00672407">
        <w:rPr>
          <w:color w:val="000000" w:themeColor="text1"/>
          <w:sz w:val="28"/>
        </w:rPr>
        <w:t xml:space="preserve">рограммы реализуются </w:t>
      </w:r>
      <w:r w:rsidR="003964D9" w:rsidRPr="00672407">
        <w:rPr>
          <w:color w:val="000000" w:themeColor="text1"/>
          <w:sz w:val="28"/>
        </w:rPr>
        <w:t>за счет средств</w:t>
      </w:r>
      <w:r w:rsidR="0057622F">
        <w:rPr>
          <w:color w:val="000000" w:themeColor="text1"/>
          <w:sz w:val="28"/>
        </w:rPr>
        <w:t xml:space="preserve"> </w:t>
      </w:r>
      <w:r w:rsidR="003964D9" w:rsidRPr="00672407">
        <w:rPr>
          <w:color w:val="000000" w:themeColor="text1"/>
          <w:sz w:val="28"/>
        </w:rPr>
        <w:t>муниципал</w:t>
      </w:r>
      <w:r w:rsidR="003964D9" w:rsidRPr="00672407">
        <w:rPr>
          <w:color w:val="000000" w:themeColor="text1"/>
          <w:sz w:val="28"/>
        </w:rPr>
        <w:t>ь</w:t>
      </w:r>
      <w:r w:rsidR="003964D9" w:rsidRPr="00672407">
        <w:rPr>
          <w:color w:val="000000" w:themeColor="text1"/>
          <w:sz w:val="28"/>
        </w:rPr>
        <w:t>ного о</w:t>
      </w:r>
      <w:r w:rsidR="003964D9" w:rsidRPr="00672407">
        <w:rPr>
          <w:color w:val="000000" w:themeColor="text1"/>
          <w:sz w:val="28"/>
        </w:rPr>
        <w:t>б</w:t>
      </w:r>
      <w:r w:rsidR="003964D9" w:rsidRPr="00672407">
        <w:rPr>
          <w:color w:val="000000" w:themeColor="text1"/>
          <w:sz w:val="28"/>
        </w:rPr>
        <w:t>разования. Общий объем финансирования программы</w:t>
      </w:r>
      <w:r w:rsidR="0057622F">
        <w:rPr>
          <w:color w:val="000000" w:themeColor="text1"/>
          <w:sz w:val="28"/>
        </w:rPr>
        <w:t xml:space="preserve"> </w:t>
      </w:r>
      <w:r w:rsidR="003964D9" w:rsidRPr="00672407">
        <w:rPr>
          <w:color w:val="000000" w:themeColor="text1"/>
          <w:sz w:val="28"/>
        </w:rPr>
        <w:t>составляет - 12608,00 тыс. рублей, в том числе:</w:t>
      </w:r>
    </w:p>
    <w:p w:rsidR="003964D9" w:rsidRPr="00534A62" w:rsidRDefault="003964D9" w:rsidP="0087549B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534A62">
        <w:rPr>
          <w:color w:val="000000" w:themeColor="text1"/>
          <w:sz w:val="28"/>
        </w:rPr>
        <w:t>2026 год – 2321,00 тыс. рублей;</w:t>
      </w:r>
    </w:p>
    <w:p w:rsidR="003964D9" w:rsidRPr="00534A62" w:rsidRDefault="003964D9" w:rsidP="0087549B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534A62">
        <w:rPr>
          <w:color w:val="000000" w:themeColor="text1"/>
          <w:sz w:val="28"/>
        </w:rPr>
        <w:t>2027 год – 2391,00 тыс. рублей;</w:t>
      </w:r>
    </w:p>
    <w:p w:rsidR="003964D9" w:rsidRPr="00534A62" w:rsidRDefault="003964D9" w:rsidP="0087549B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534A62">
        <w:rPr>
          <w:color w:val="000000" w:themeColor="text1"/>
          <w:sz w:val="28"/>
        </w:rPr>
        <w:t>2028 год – 2488,00 тыс. рублей;</w:t>
      </w:r>
    </w:p>
    <w:p w:rsidR="003964D9" w:rsidRPr="00534A62" w:rsidRDefault="003964D9" w:rsidP="0087549B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534A62">
        <w:rPr>
          <w:color w:val="000000" w:themeColor="text1"/>
          <w:sz w:val="28"/>
        </w:rPr>
        <w:t>2029 год – 2618,00 тыс. рублей;</w:t>
      </w:r>
    </w:p>
    <w:p w:rsidR="003964D9" w:rsidRPr="00534A62" w:rsidRDefault="003964D9" w:rsidP="0087549B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534A62">
        <w:rPr>
          <w:color w:val="000000" w:themeColor="text1"/>
          <w:sz w:val="28"/>
        </w:rPr>
        <w:t>2030 год – 2790,00 тыс. рублей.</w:t>
      </w:r>
    </w:p>
    <w:p w:rsidR="003964D9" w:rsidRPr="00AD6236" w:rsidRDefault="003964D9" w:rsidP="0087549B">
      <w:pPr>
        <w:spacing w:line="276" w:lineRule="auto"/>
        <w:ind w:firstLine="709"/>
        <w:jc w:val="both"/>
        <w:rPr>
          <w:i/>
          <w:color w:val="FF0000"/>
          <w:sz w:val="22"/>
          <w:szCs w:val="22"/>
        </w:rPr>
      </w:pPr>
      <w:r w:rsidRPr="00534A62">
        <w:rPr>
          <w:color w:val="000000" w:themeColor="text1"/>
          <w:sz w:val="28"/>
        </w:rPr>
        <w:t xml:space="preserve">Мероприятия, указанные в Приложении к настоящей </w:t>
      </w:r>
      <w:r w:rsidR="003D3787">
        <w:rPr>
          <w:color w:val="000000" w:themeColor="text1"/>
          <w:sz w:val="28"/>
        </w:rPr>
        <w:t>п</w:t>
      </w:r>
      <w:r w:rsidRPr="00534A62">
        <w:rPr>
          <w:color w:val="000000" w:themeColor="text1"/>
          <w:sz w:val="28"/>
        </w:rPr>
        <w:t>рограмме, ф</w:t>
      </w:r>
      <w:r w:rsidRPr="00534A62">
        <w:rPr>
          <w:color w:val="000000" w:themeColor="text1"/>
          <w:sz w:val="28"/>
        </w:rPr>
        <w:t>и</w:t>
      </w:r>
      <w:r w:rsidRPr="00534A62">
        <w:rPr>
          <w:color w:val="000000" w:themeColor="text1"/>
          <w:sz w:val="28"/>
        </w:rPr>
        <w:t>нанс</w:t>
      </w:r>
      <w:r w:rsidRPr="00534A62">
        <w:rPr>
          <w:color w:val="000000" w:themeColor="text1"/>
          <w:sz w:val="28"/>
        </w:rPr>
        <w:t>и</w:t>
      </w:r>
      <w:r w:rsidRPr="00534A62">
        <w:rPr>
          <w:color w:val="000000" w:themeColor="text1"/>
          <w:sz w:val="28"/>
        </w:rPr>
        <w:t>руются в форме бюджетных ассигнований на закупку товаров, работ и услуг для муниципальных нужд</w:t>
      </w:r>
      <w:r w:rsidR="00891793">
        <w:rPr>
          <w:color w:val="000000" w:themeColor="text1"/>
          <w:sz w:val="28"/>
        </w:rPr>
        <w:t>.</w:t>
      </w:r>
    </w:p>
    <w:p w:rsidR="00910866" w:rsidRPr="00534A62" w:rsidRDefault="003964D9" w:rsidP="0087549B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534A62">
        <w:rPr>
          <w:color w:val="000000" w:themeColor="text1"/>
          <w:sz w:val="28"/>
        </w:rPr>
        <w:t xml:space="preserve">Объемы финансирования мероприятий </w:t>
      </w:r>
      <w:r w:rsidR="003D3787">
        <w:rPr>
          <w:color w:val="000000" w:themeColor="text1"/>
          <w:sz w:val="28"/>
        </w:rPr>
        <w:t>п</w:t>
      </w:r>
      <w:r w:rsidRPr="00534A62">
        <w:rPr>
          <w:color w:val="000000" w:themeColor="text1"/>
          <w:sz w:val="28"/>
        </w:rPr>
        <w:t>рограммы ежегодному уточнению с учетом норм городского бюджета на соответствующий ф</w:t>
      </w:r>
      <w:r w:rsidRPr="00534A62">
        <w:rPr>
          <w:color w:val="000000" w:themeColor="text1"/>
          <w:sz w:val="28"/>
        </w:rPr>
        <w:t>и</w:t>
      </w:r>
      <w:r w:rsidRPr="00534A62">
        <w:rPr>
          <w:color w:val="000000" w:themeColor="text1"/>
          <w:sz w:val="28"/>
        </w:rPr>
        <w:t>нансовый год, пред</w:t>
      </w:r>
      <w:r w:rsidRPr="00534A62">
        <w:rPr>
          <w:color w:val="000000" w:themeColor="text1"/>
          <w:sz w:val="28"/>
        </w:rPr>
        <w:t>у</w:t>
      </w:r>
      <w:r w:rsidRPr="00534A62">
        <w:rPr>
          <w:color w:val="000000" w:themeColor="text1"/>
          <w:sz w:val="28"/>
        </w:rPr>
        <w:t xml:space="preserve">сматривающих средства на реализацию </w:t>
      </w:r>
      <w:r w:rsidR="003D3787">
        <w:rPr>
          <w:color w:val="000000" w:themeColor="text1"/>
          <w:sz w:val="28"/>
        </w:rPr>
        <w:t>п</w:t>
      </w:r>
      <w:r w:rsidRPr="00534A62">
        <w:rPr>
          <w:color w:val="000000" w:themeColor="text1"/>
          <w:sz w:val="28"/>
        </w:rPr>
        <w:t>рограммы.</w:t>
      </w:r>
    </w:p>
    <w:p w:rsidR="003964D9" w:rsidRPr="00534A62" w:rsidRDefault="003964D9" w:rsidP="0087549B">
      <w:pPr>
        <w:spacing w:line="276" w:lineRule="auto"/>
        <w:jc w:val="both"/>
        <w:rPr>
          <w:color w:val="000000" w:themeColor="text1"/>
          <w:sz w:val="28"/>
        </w:rPr>
      </w:pPr>
    </w:p>
    <w:p w:rsidR="00F31CA5" w:rsidRPr="00FB0726" w:rsidRDefault="00A90D18" w:rsidP="0087549B">
      <w:pPr>
        <w:spacing w:line="276" w:lineRule="auto"/>
        <w:jc w:val="center"/>
        <w:rPr>
          <w:b/>
          <w:color w:val="000000" w:themeColor="text1"/>
          <w:sz w:val="28"/>
        </w:rPr>
      </w:pPr>
      <w:r w:rsidRPr="00FB0726">
        <w:rPr>
          <w:b/>
          <w:color w:val="000000" w:themeColor="text1"/>
          <w:sz w:val="28"/>
        </w:rPr>
        <w:t xml:space="preserve">6. </w:t>
      </w:r>
      <w:r w:rsidR="00F31CA5" w:rsidRPr="00FB0726">
        <w:rPr>
          <w:b/>
          <w:color w:val="000000" w:themeColor="text1"/>
          <w:sz w:val="28"/>
        </w:rPr>
        <w:t>Механизм реализации муниципальной программы</w:t>
      </w:r>
    </w:p>
    <w:p w:rsidR="00F26765" w:rsidRPr="00534A62" w:rsidRDefault="00F26765" w:rsidP="0087549B">
      <w:pPr>
        <w:spacing w:line="276" w:lineRule="auto"/>
        <w:jc w:val="both"/>
        <w:rPr>
          <w:color w:val="000000" w:themeColor="text1"/>
          <w:sz w:val="28"/>
        </w:rPr>
      </w:pPr>
    </w:p>
    <w:p w:rsidR="00F31CA5" w:rsidRPr="00534A62" w:rsidRDefault="00F31CA5" w:rsidP="0087549B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534A62">
        <w:rPr>
          <w:color w:val="000000" w:themeColor="text1"/>
          <w:sz w:val="28"/>
        </w:rPr>
        <w:t xml:space="preserve">Информация о ресурсном обеспечении реализации программы за счет средств </w:t>
      </w:r>
      <w:r w:rsidRPr="00891793">
        <w:rPr>
          <w:color w:val="000000" w:themeColor="text1"/>
          <w:sz w:val="28"/>
        </w:rPr>
        <w:t>бюджета городского округа в разрезе мероприятий</w:t>
      </w:r>
      <w:r w:rsidR="00AD6236" w:rsidRPr="00891793">
        <w:rPr>
          <w:color w:val="000000" w:themeColor="text1"/>
          <w:sz w:val="28"/>
        </w:rPr>
        <w:t xml:space="preserve"> и испо</w:t>
      </w:r>
      <w:r w:rsidR="00AD6236" w:rsidRPr="00891793">
        <w:rPr>
          <w:color w:val="000000" w:themeColor="text1"/>
          <w:sz w:val="28"/>
        </w:rPr>
        <w:t>л</w:t>
      </w:r>
      <w:r w:rsidR="00AD6236" w:rsidRPr="00891793">
        <w:rPr>
          <w:color w:val="000000" w:themeColor="text1"/>
          <w:sz w:val="28"/>
        </w:rPr>
        <w:t>нителей пре</w:t>
      </w:r>
      <w:r w:rsidR="00AD6236" w:rsidRPr="00891793">
        <w:rPr>
          <w:color w:val="000000" w:themeColor="text1"/>
          <w:sz w:val="28"/>
        </w:rPr>
        <w:t>д</w:t>
      </w:r>
      <w:r w:rsidR="00AD6236" w:rsidRPr="00891793">
        <w:rPr>
          <w:color w:val="000000" w:themeColor="text1"/>
          <w:sz w:val="28"/>
        </w:rPr>
        <w:t>ставлена в П</w:t>
      </w:r>
      <w:r w:rsidRPr="00891793">
        <w:rPr>
          <w:color w:val="000000" w:themeColor="text1"/>
          <w:sz w:val="28"/>
        </w:rPr>
        <w:t xml:space="preserve">риложении </w:t>
      </w:r>
      <w:r w:rsidRPr="00534A62">
        <w:rPr>
          <w:color w:val="000000" w:themeColor="text1"/>
          <w:sz w:val="28"/>
        </w:rPr>
        <w:t>к муниципальной программе.</w:t>
      </w:r>
    </w:p>
    <w:p w:rsidR="00F31CA5" w:rsidRPr="00534A62" w:rsidRDefault="00F31CA5" w:rsidP="0087549B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534A62">
        <w:rPr>
          <w:color w:val="000000" w:themeColor="text1"/>
          <w:sz w:val="28"/>
        </w:rPr>
        <w:t>Организационную схему управления программой осуществляет управление административного, экологического и муниципального ко</w:t>
      </w:r>
      <w:r w:rsidRPr="00534A62">
        <w:rPr>
          <w:color w:val="000000" w:themeColor="text1"/>
          <w:sz w:val="28"/>
        </w:rPr>
        <w:t>н</w:t>
      </w:r>
      <w:r w:rsidRPr="00534A62">
        <w:rPr>
          <w:color w:val="000000" w:themeColor="text1"/>
          <w:sz w:val="28"/>
        </w:rPr>
        <w:t>троля администрации городского округа Кинель</w:t>
      </w:r>
      <w:r w:rsidR="003D3787">
        <w:rPr>
          <w:color w:val="000000" w:themeColor="text1"/>
          <w:sz w:val="28"/>
        </w:rPr>
        <w:t xml:space="preserve"> Самарской области</w:t>
      </w:r>
      <w:r w:rsidRPr="00534A62">
        <w:rPr>
          <w:color w:val="000000" w:themeColor="text1"/>
          <w:sz w:val="28"/>
        </w:rPr>
        <w:t>.</w:t>
      </w:r>
    </w:p>
    <w:p w:rsidR="00F31CA5" w:rsidRPr="00534A62" w:rsidRDefault="00F31CA5" w:rsidP="0087549B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534A62">
        <w:rPr>
          <w:color w:val="000000" w:themeColor="text1"/>
          <w:sz w:val="28"/>
        </w:rPr>
        <w:lastRenderedPageBreak/>
        <w:t>Система управления реализацией мероприятий программы должна гарантировать достижение поставленных целей и эффективность провед</w:t>
      </w:r>
      <w:r w:rsidRPr="00534A62">
        <w:rPr>
          <w:color w:val="000000" w:themeColor="text1"/>
          <w:sz w:val="28"/>
        </w:rPr>
        <w:t>е</w:t>
      </w:r>
      <w:r w:rsidRPr="00534A62">
        <w:rPr>
          <w:color w:val="000000" w:themeColor="text1"/>
          <w:sz w:val="28"/>
        </w:rPr>
        <w:t>ния каждого из мероприятий.</w:t>
      </w:r>
    </w:p>
    <w:p w:rsidR="00F31CA5" w:rsidRPr="006C0C01" w:rsidRDefault="00F31CA5" w:rsidP="0087549B">
      <w:pPr>
        <w:spacing w:line="276" w:lineRule="auto"/>
        <w:ind w:firstLine="709"/>
        <w:jc w:val="both"/>
        <w:rPr>
          <w:sz w:val="28"/>
        </w:rPr>
      </w:pPr>
      <w:r w:rsidRPr="006C0C01">
        <w:rPr>
          <w:sz w:val="28"/>
        </w:rPr>
        <w:t>Реализация программы осуществляется при активном взаимодейс</w:t>
      </w:r>
      <w:r w:rsidRPr="006C0C01">
        <w:rPr>
          <w:sz w:val="28"/>
        </w:rPr>
        <w:t>т</w:t>
      </w:r>
      <w:r w:rsidRPr="006C0C01">
        <w:rPr>
          <w:sz w:val="28"/>
        </w:rPr>
        <w:t>вии</w:t>
      </w:r>
      <w:r w:rsidR="00F77903">
        <w:rPr>
          <w:sz w:val="28"/>
        </w:rPr>
        <w:t xml:space="preserve"> </w:t>
      </w:r>
      <w:r w:rsidRPr="006C0C01">
        <w:rPr>
          <w:sz w:val="28"/>
        </w:rPr>
        <w:t>структурных подразделений администрации городского округа Кинель</w:t>
      </w:r>
      <w:r w:rsidR="00F77903">
        <w:rPr>
          <w:sz w:val="28"/>
        </w:rPr>
        <w:t xml:space="preserve"> </w:t>
      </w:r>
      <w:r w:rsidR="00AD6236" w:rsidRPr="006C0C01">
        <w:rPr>
          <w:sz w:val="28"/>
        </w:rPr>
        <w:t xml:space="preserve">Самарской области </w:t>
      </w:r>
      <w:r w:rsidRPr="006C0C01">
        <w:rPr>
          <w:sz w:val="28"/>
        </w:rPr>
        <w:t>в пределах своей компетенции.</w:t>
      </w:r>
    </w:p>
    <w:p w:rsidR="00F31CA5" w:rsidRPr="006C0C01" w:rsidRDefault="00F31CA5" w:rsidP="0087549B">
      <w:pPr>
        <w:spacing w:line="276" w:lineRule="auto"/>
        <w:ind w:firstLine="709"/>
        <w:jc w:val="both"/>
        <w:rPr>
          <w:sz w:val="28"/>
        </w:rPr>
      </w:pPr>
      <w:r w:rsidRPr="006C0C01">
        <w:rPr>
          <w:sz w:val="28"/>
        </w:rPr>
        <w:t>Контроль по реализации программы осуществляет администрация горо</w:t>
      </w:r>
      <w:r w:rsidRPr="006C0C01">
        <w:rPr>
          <w:sz w:val="28"/>
        </w:rPr>
        <w:t>д</w:t>
      </w:r>
      <w:r w:rsidRPr="006C0C01">
        <w:rPr>
          <w:sz w:val="28"/>
        </w:rPr>
        <w:t>ского округа Кинель</w:t>
      </w:r>
      <w:r w:rsidR="00AD6236" w:rsidRPr="006C0C01">
        <w:rPr>
          <w:sz w:val="28"/>
        </w:rPr>
        <w:t xml:space="preserve"> Самарской области</w:t>
      </w:r>
      <w:r w:rsidRPr="006C0C01">
        <w:rPr>
          <w:sz w:val="28"/>
        </w:rPr>
        <w:t>. Координация деятельности исполнителей осуществляется Управлением административного, эколог</w:t>
      </w:r>
      <w:r w:rsidRPr="006C0C01">
        <w:rPr>
          <w:sz w:val="28"/>
        </w:rPr>
        <w:t>и</w:t>
      </w:r>
      <w:r w:rsidRPr="006C0C01">
        <w:rPr>
          <w:sz w:val="28"/>
        </w:rPr>
        <w:t>ческого и муниципального контроля администрации городского округа Кинель</w:t>
      </w:r>
      <w:r w:rsidR="00AD6236" w:rsidRPr="006C0C01">
        <w:rPr>
          <w:sz w:val="28"/>
        </w:rPr>
        <w:t xml:space="preserve"> Самарской области</w:t>
      </w:r>
      <w:r w:rsidRPr="006C0C01">
        <w:rPr>
          <w:sz w:val="28"/>
        </w:rPr>
        <w:t>. К</w:t>
      </w:r>
      <w:r w:rsidR="001D38F0" w:rsidRPr="006C0C01">
        <w:rPr>
          <w:sz w:val="28"/>
        </w:rPr>
        <w:t>о</w:t>
      </w:r>
      <w:r w:rsidRPr="006C0C01">
        <w:rPr>
          <w:sz w:val="28"/>
        </w:rPr>
        <w:t>нтроль за целевым использованием сре</w:t>
      </w:r>
      <w:proofErr w:type="gramStart"/>
      <w:r w:rsidRPr="006C0C01">
        <w:rPr>
          <w:sz w:val="28"/>
        </w:rPr>
        <w:t>дств пр</w:t>
      </w:r>
      <w:proofErr w:type="gramEnd"/>
      <w:r w:rsidRPr="006C0C01">
        <w:rPr>
          <w:sz w:val="28"/>
        </w:rPr>
        <w:t>ограммы осуществляет Управление финансами администрации горо</w:t>
      </w:r>
      <w:r w:rsidRPr="006C0C01">
        <w:rPr>
          <w:sz w:val="28"/>
        </w:rPr>
        <w:t>д</w:t>
      </w:r>
      <w:r w:rsidRPr="006C0C01">
        <w:rPr>
          <w:sz w:val="28"/>
        </w:rPr>
        <w:t>ского округа</w:t>
      </w:r>
      <w:r w:rsidR="0057622F">
        <w:rPr>
          <w:sz w:val="28"/>
        </w:rPr>
        <w:t xml:space="preserve"> </w:t>
      </w:r>
      <w:r w:rsidR="00AD6236" w:rsidRPr="006C0C01">
        <w:rPr>
          <w:sz w:val="28"/>
        </w:rPr>
        <w:t>Кинель Самарской области</w:t>
      </w:r>
      <w:r w:rsidRPr="006C0C01">
        <w:rPr>
          <w:sz w:val="28"/>
        </w:rPr>
        <w:t>.</w:t>
      </w:r>
    </w:p>
    <w:p w:rsidR="00654DF3" w:rsidRPr="006C0C01" w:rsidRDefault="00654DF3" w:rsidP="0087549B">
      <w:pPr>
        <w:spacing w:line="276" w:lineRule="auto"/>
        <w:ind w:firstLine="709"/>
        <w:jc w:val="both"/>
        <w:rPr>
          <w:sz w:val="28"/>
        </w:rPr>
      </w:pPr>
    </w:p>
    <w:p w:rsidR="00FB0726" w:rsidRDefault="00654DF3" w:rsidP="0087549B">
      <w:pPr>
        <w:spacing w:line="276" w:lineRule="auto"/>
        <w:jc w:val="center"/>
        <w:rPr>
          <w:b/>
          <w:color w:val="000000" w:themeColor="text1"/>
          <w:sz w:val="28"/>
        </w:rPr>
      </w:pPr>
      <w:r w:rsidRPr="00FB0726">
        <w:rPr>
          <w:b/>
          <w:color w:val="000000" w:themeColor="text1"/>
          <w:sz w:val="28"/>
        </w:rPr>
        <w:t>7. Оценка социально–экономической эффективности муниципальной</w:t>
      </w:r>
    </w:p>
    <w:p w:rsidR="00F31CA5" w:rsidRDefault="00654DF3" w:rsidP="0087549B">
      <w:pPr>
        <w:spacing w:line="276" w:lineRule="auto"/>
        <w:jc w:val="center"/>
        <w:rPr>
          <w:b/>
          <w:color w:val="000000" w:themeColor="text1"/>
          <w:sz w:val="28"/>
        </w:rPr>
      </w:pPr>
      <w:r w:rsidRPr="00FB0726">
        <w:rPr>
          <w:b/>
          <w:color w:val="000000" w:themeColor="text1"/>
          <w:sz w:val="28"/>
        </w:rPr>
        <w:t xml:space="preserve"> программы</w:t>
      </w:r>
    </w:p>
    <w:p w:rsidR="0087549B" w:rsidRPr="00FB0726" w:rsidRDefault="0087549B" w:rsidP="0087549B">
      <w:pPr>
        <w:spacing w:line="276" w:lineRule="auto"/>
        <w:jc w:val="center"/>
        <w:rPr>
          <w:b/>
          <w:color w:val="000000" w:themeColor="text1"/>
          <w:sz w:val="28"/>
        </w:rPr>
      </w:pPr>
    </w:p>
    <w:p w:rsidR="00654DF3" w:rsidRPr="00534A62" w:rsidRDefault="00654DF3" w:rsidP="0087549B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534A62">
        <w:rPr>
          <w:color w:val="000000" w:themeColor="text1"/>
          <w:sz w:val="28"/>
        </w:rPr>
        <w:t>Реализация мероприятий программы позволит обеспечить оздоро</w:t>
      </w:r>
      <w:r w:rsidRPr="00534A62">
        <w:rPr>
          <w:color w:val="000000" w:themeColor="text1"/>
          <w:sz w:val="28"/>
        </w:rPr>
        <w:t>в</w:t>
      </w:r>
      <w:r w:rsidRPr="00534A62">
        <w:rPr>
          <w:color w:val="000000" w:themeColor="text1"/>
          <w:sz w:val="28"/>
        </w:rPr>
        <w:t>ление и стабилизацию экологической обстановки на территории городск</w:t>
      </w:r>
      <w:r w:rsidRPr="00534A62">
        <w:rPr>
          <w:color w:val="000000" w:themeColor="text1"/>
          <w:sz w:val="28"/>
        </w:rPr>
        <w:t>о</w:t>
      </w:r>
      <w:r w:rsidRPr="00534A62">
        <w:rPr>
          <w:color w:val="000000" w:themeColor="text1"/>
          <w:sz w:val="28"/>
        </w:rPr>
        <w:t>го округа за счет:</w:t>
      </w:r>
    </w:p>
    <w:p w:rsidR="00654DF3" w:rsidRPr="00534A62" w:rsidRDefault="00654DF3" w:rsidP="00AD6236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534A62">
        <w:rPr>
          <w:color w:val="000000" w:themeColor="text1"/>
          <w:sz w:val="28"/>
        </w:rPr>
        <w:t>снижения воздействия негативных факторов на окружающую пр</w:t>
      </w:r>
      <w:r w:rsidRPr="00534A62">
        <w:rPr>
          <w:color w:val="000000" w:themeColor="text1"/>
          <w:sz w:val="28"/>
        </w:rPr>
        <w:t>и</w:t>
      </w:r>
      <w:r w:rsidRPr="00534A62">
        <w:rPr>
          <w:color w:val="000000" w:themeColor="text1"/>
          <w:sz w:val="28"/>
        </w:rPr>
        <w:t>родную среду городского округа, улучшения качества жизни населения;</w:t>
      </w:r>
    </w:p>
    <w:p w:rsidR="00654DF3" w:rsidRPr="00534A62" w:rsidRDefault="00654DF3" w:rsidP="00AD6236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534A62">
        <w:rPr>
          <w:color w:val="000000" w:themeColor="text1"/>
          <w:sz w:val="28"/>
        </w:rPr>
        <w:t>улучшения внешнего облика муниципального образования;</w:t>
      </w:r>
    </w:p>
    <w:p w:rsidR="00654DF3" w:rsidRPr="00534A62" w:rsidRDefault="00654DF3" w:rsidP="00AD6236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534A62">
        <w:rPr>
          <w:color w:val="000000" w:themeColor="text1"/>
          <w:sz w:val="28"/>
        </w:rPr>
        <w:t xml:space="preserve">комплексного благоустройства и озеленения территорий; </w:t>
      </w:r>
    </w:p>
    <w:p w:rsidR="00654DF3" w:rsidRPr="00534A62" w:rsidRDefault="00654DF3" w:rsidP="00AD6236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534A62">
        <w:rPr>
          <w:color w:val="000000" w:themeColor="text1"/>
          <w:sz w:val="28"/>
        </w:rPr>
        <w:t>повышения эффективности природоохранной деятельности в горо</w:t>
      </w:r>
      <w:r w:rsidRPr="00534A62">
        <w:rPr>
          <w:color w:val="000000" w:themeColor="text1"/>
          <w:sz w:val="28"/>
        </w:rPr>
        <w:t>д</w:t>
      </w:r>
      <w:r w:rsidRPr="00534A62">
        <w:rPr>
          <w:color w:val="000000" w:themeColor="text1"/>
          <w:sz w:val="28"/>
        </w:rPr>
        <w:t>ском о</w:t>
      </w:r>
      <w:r w:rsidRPr="00534A62">
        <w:rPr>
          <w:color w:val="000000" w:themeColor="text1"/>
          <w:sz w:val="28"/>
        </w:rPr>
        <w:t>к</w:t>
      </w:r>
      <w:r w:rsidRPr="00534A62">
        <w:rPr>
          <w:color w:val="000000" w:themeColor="text1"/>
          <w:sz w:val="28"/>
        </w:rPr>
        <w:t>руге;</w:t>
      </w:r>
    </w:p>
    <w:p w:rsidR="00654DF3" w:rsidRPr="00534A62" w:rsidRDefault="00654DF3" w:rsidP="00AD6236">
      <w:pPr>
        <w:spacing w:line="276" w:lineRule="auto"/>
        <w:ind w:firstLine="709"/>
        <w:jc w:val="both"/>
        <w:rPr>
          <w:color w:val="000000" w:themeColor="text1"/>
          <w:sz w:val="28"/>
        </w:rPr>
      </w:pPr>
      <w:proofErr w:type="gramStart"/>
      <w:r w:rsidRPr="00534A62">
        <w:rPr>
          <w:color w:val="000000" w:themeColor="text1"/>
          <w:sz w:val="28"/>
        </w:rPr>
        <w:t>повышения уровня экологической культуры населения путем прив</w:t>
      </w:r>
      <w:r w:rsidRPr="00534A62">
        <w:rPr>
          <w:color w:val="000000" w:themeColor="text1"/>
          <w:sz w:val="28"/>
        </w:rPr>
        <w:t>и</w:t>
      </w:r>
      <w:r w:rsidRPr="00534A62">
        <w:rPr>
          <w:color w:val="000000" w:themeColor="text1"/>
          <w:sz w:val="28"/>
        </w:rPr>
        <w:t>вания навыков бережного отношения к природе, привлечения населения, в первую очередь молодежи, к проблемам охраны окружающей среды п</w:t>
      </w:r>
      <w:r w:rsidRPr="00534A62">
        <w:rPr>
          <w:color w:val="000000" w:themeColor="text1"/>
          <w:sz w:val="28"/>
        </w:rPr>
        <w:t>о</w:t>
      </w:r>
      <w:r w:rsidRPr="00534A62">
        <w:rPr>
          <w:color w:val="000000" w:themeColor="text1"/>
          <w:sz w:val="28"/>
        </w:rPr>
        <w:t>средством дальне</w:t>
      </w:r>
      <w:r w:rsidRPr="00534A62">
        <w:rPr>
          <w:color w:val="000000" w:themeColor="text1"/>
          <w:sz w:val="28"/>
        </w:rPr>
        <w:t>й</w:t>
      </w:r>
      <w:r w:rsidRPr="00534A62">
        <w:rPr>
          <w:color w:val="000000" w:themeColor="text1"/>
          <w:sz w:val="28"/>
        </w:rPr>
        <w:t>шего развития системы непрерывного экологического образования и воспитания, в т.ч. проведения экологических акций с уч</w:t>
      </w:r>
      <w:r w:rsidRPr="00534A62">
        <w:rPr>
          <w:color w:val="000000" w:themeColor="text1"/>
          <w:sz w:val="28"/>
        </w:rPr>
        <w:t>а</w:t>
      </w:r>
      <w:r w:rsidRPr="00534A62">
        <w:rPr>
          <w:color w:val="000000" w:themeColor="text1"/>
          <w:sz w:val="28"/>
        </w:rPr>
        <w:t>щимися школ городского округа и воспитанниками детских садов, пров</w:t>
      </w:r>
      <w:r w:rsidRPr="00534A62">
        <w:rPr>
          <w:color w:val="000000" w:themeColor="text1"/>
          <w:sz w:val="28"/>
        </w:rPr>
        <w:t>е</w:t>
      </w:r>
      <w:r w:rsidRPr="00534A62">
        <w:rPr>
          <w:color w:val="000000" w:themeColor="text1"/>
          <w:sz w:val="28"/>
        </w:rPr>
        <w:t>дения экологических конкурсов, приобрет</w:t>
      </w:r>
      <w:r w:rsidRPr="00534A62">
        <w:rPr>
          <w:color w:val="000000" w:themeColor="text1"/>
          <w:sz w:val="28"/>
        </w:rPr>
        <w:t>е</w:t>
      </w:r>
      <w:r w:rsidRPr="00534A62">
        <w:rPr>
          <w:color w:val="000000" w:themeColor="text1"/>
          <w:sz w:val="28"/>
        </w:rPr>
        <w:t>ния экологической литературы для библиотек</w:t>
      </w:r>
      <w:r w:rsidR="0057622F">
        <w:rPr>
          <w:color w:val="000000" w:themeColor="text1"/>
          <w:sz w:val="28"/>
        </w:rPr>
        <w:t xml:space="preserve"> </w:t>
      </w:r>
      <w:r w:rsidR="0087549B">
        <w:rPr>
          <w:color w:val="000000" w:themeColor="text1"/>
          <w:sz w:val="28"/>
        </w:rPr>
        <w:t>г</w:t>
      </w:r>
      <w:r w:rsidRPr="00534A62">
        <w:rPr>
          <w:color w:val="000000" w:themeColor="text1"/>
          <w:sz w:val="28"/>
        </w:rPr>
        <w:t>ородского округа, обучения рук</w:t>
      </w:r>
      <w:r w:rsidRPr="00534A62">
        <w:rPr>
          <w:color w:val="000000" w:themeColor="text1"/>
          <w:sz w:val="28"/>
        </w:rPr>
        <w:t>о</w:t>
      </w:r>
      <w:r w:rsidRPr="00534A62">
        <w:rPr>
          <w:color w:val="000000" w:themeColor="text1"/>
          <w:sz w:val="28"/>
        </w:rPr>
        <w:t>водителей, специалистов-экологов</w:t>
      </w:r>
      <w:proofErr w:type="gramEnd"/>
      <w:r w:rsidRPr="00534A62">
        <w:rPr>
          <w:color w:val="000000" w:themeColor="text1"/>
          <w:sz w:val="28"/>
        </w:rPr>
        <w:t xml:space="preserve"> организаций и предприятий всех форм собс</w:t>
      </w:r>
      <w:r w:rsidRPr="00534A62">
        <w:rPr>
          <w:color w:val="000000" w:themeColor="text1"/>
          <w:sz w:val="28"/>
        </w:rPr>
        <w:t>т</w:t>
      </w:r>
      <w:r w:rsidRPr="00534A62">
        <w:rPr>
          <w:color w:val="000000" w:themeColor="text1"/>
          <w:sz w:val="28"/>
        </w:rPr>
        <w:t xml:space="preserve">венности; </w:t>
      </w:r>
    </w:p>
    <w:p w:rsidR="00654DF3" w:rsidRPr="00534A62" w:rsidRDefault="00654DF3" w:rsidP="00AD6236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534A62">
        <w:rPr>
          <w:color w:val="000000" w:themeColor="text1"/>
          <w:sz w:val="28"/>
        </w:rPr>
        <w:t>информирования населения об экологической ситуации в городском округе (размещения на сайте официальном сайте городского округа и в СМИ).</w:t>
      </w:r>
    </w:p>
    <w:p w:rsidR="00654DF3" w:rsidRPr="00534A62" w:rsidRDefault="00654DF3" w:rsidP="0087549B">
      <w:pPr>
        <w:spacing w:line="276" w:lineRule="auto"/>
        <w:jc w:val="both"/>
        <w:rPr>
          <w:color w:val="000000" w:themeColor="text1"/>
          <w:sz w:val="28"/>
        </w:rPr>
      </w:pPr>
    </w:p>
    <w:p w:rsidR="00AD6236" w:rsidRPr="006C0C01" w:rsidRDefault="00A90D18" w:rsidP="00AD6236">
      <w:pPr>
        <w:jc w:val="center"/>
        <w:rPr>
          <w:b/>
          <w:sz w:val="28"/>
          <w:szCs w:val="28"/>
        </w:rPr>
      </w:pPr>
      <w:r w:rsidRPr="00FB0726">
        <w:rPr>
          <w:b/>
          <w:color w:val="000000" w:themeColor="text1"/>
          <w:sz w:val="28"/>
        </w:rPr>
        <w:lastRenderedPageBreak/>
        <w:t xml:space="preserve">8. </w:t>
      </w:r>
      <w:r w:rsidR="00F31CA5" w:rsidRPr="00FB0726">
        <w:rPr>
          <w:b/>
          <w:color w:val="000000" w:themeColor="text1"/>
          <w:sz w:val="28"/>
        </w:rPr>
        <w:t xml:space="preserve">Методика оценки эффективности реализации </w:t>
      </w:r>
      <w:r w:rsidR="006C0C01" w:rsidRPr="006C0C01">
        <w:rPr>
          <w:b/>
          <w:color w:val="000000" w:themeColor="text1"/>
          <w:sz w:val="28"/>
        </w:rPr>
        <w:t>м</w:t>
      </w:r>
      <w:r w:rsidR="00AD6236" w:rsidRPr="006C0C01">
        <w:rPr>
          <w:b/>
          <w:sz w:val="28"/>
          <w:szCs w:val="28"/>
        </w:rPr>
        <w:t>униципальной пр</w:t>
      </w:r>
      <w:r w:rsidR="00AD6236" w:rsidRPr="006C0C01">
        <w:rPr>
          <w:b/>
          <w:sz w:val="28"/>
          <w:szCs w:val="28"/>
        </w:rPr>
        <w:t>о</w:t>
      </w:r>
      <w:r w:rsidR="00AD6236" w:rsidRPr="006C0C01">
        <w:rPr>
          <w:b/>
          <w:sz w:val="28"/>
          <w:szCs w:val="28"/>
        </w:rPr>
        <w:t>граммы</w:t>
      </w:r>
    </w:p>
    <w:p w:rsidR="00F31CA5" w:rsidRDefault="00F31CA5" w:rsidP="0087549B">
      <w:pPr>
        <w:spacing w:line="276" w:lineRule="auto"/>
        <w:jc w:val="center"/>
        <w:rPr>
          <w:b/>
          <w:color w:val="000000" w:themeColor="text1"/>
          <w:sz w:val="28"/>
        </w:rPr>
      </w:pPr>
    </w:p>
    <w:p w:rsidR="00BF68D5" w:rsidRPr="00534A62" w:rsidRDefault="00BF68D5" w:rsidP="0087549B">
      <w:pPr>
        <w:spacing w:line="276" w:lineRule="auto"/>
        <w:ind w:firstLine="709"/>
        <w:jc w:val="both"/>
        <w:rPr>
          <w:color w:val="000000" w:themeColor="text1"/>
          <w:sz w:val="28"/>
        </w:rPr>
      </w:pPr>
      <w:bookmarkStart w:id="2" w:name="_Hlk35871306"/>
      <w:r w:rsidRPr="00534A62">
        <w:rPr>
          <w:color w:val="000000" w:themeColor="text1"/>
          <w:sz w:val="28"/>
        </w:rPr>
        <w:t xml:space="preserve">Оценка эффективности реализации </w:t>
      </w:r>
      <w:r w:rsidR="003D3787">
        <w:rPr>
          <w:color w:val="000000" w:themeColor="text1"/>
          <w:sz w:val="28"/>
        </w:rPr>
        <w:t>п</w:t>
      </w:r>
      <w:r w:rsidRPr="00534A62">
        <w:rPr>
          <w:color w:val="000000" w:themeColor="text1"/>
          <w:sz w:val="28"/>
        </w:rPr>
        <w:t>рограмм</w:t>
      </w:r>
      <w:r w:rsidR="00AD6236" w:rsidRPr="006C0C01">
        <w:rPr>
          <w:sz w:val="28"/>
        </w:rPr>
        <w:t>ы</w:t>
      </w:r>
      <w:r w:rsidRPr="00534A62">
        <w:rPr>
          <w:color w:val="000000" w:themeColor="text1"/>
          <w:sz w:val="28"/>
        </w:rPr>
        <w:t xml:space="preserve"> осуществляется в ц</w:t>
      </w:r>
      <w:r w:rsidRPr="00534A62">
        <w:rPr>
          <w:color w:val="000000" w:themeColor="text1"/>
          <w:sz w:val="28"/>
        </w:rPr>
        <w:t>е</w:t>
      </w:r>
      <w:r w:rsidRPr="00534A62">
        <w:rPr>
          <w:color w:val="000000" w:themeColor="text1"/>
          <w:sz w:val="28"/>
        </w:rPr>
        <w:t>лях до</w:t>
      </w:r>
      <w:r w:rsidRPr="00534A62">
        <w:rPr>
          <w:color w:val="000000" w:themeColor="text1"/>
          <w:sz w:val="28"/>
        </w:rPr>
        <w:t>с</w:t>
      </w:r>
      <w:r w:rsidRPr="00534A62">
        <w:rPr>
          <w:color w:val="000000" w:themeColor="text1"/>
          <w:sz w:val="28"/>
        </w:rPr>
        <w:t>тижения оптимального соотношения связанных с их реализацией затрат и дост</w:t>
      </w:r>
      <w:r w:rsidRPr="00534A62">
        <w:rPr>
          <w:color w:val="000000" w:themeColor="text1"/>
          <w:sz w:val="28"/>
        </w:rPr>
        <w:t>и</w:t>
      </w:r>
      <w:r w:rsidRPr="00534A62">
        <w:rPr>
          <w:color w:val="000000" w:themeColor="text1"/>
          <w:sz w:val="28"/>
        </w:rPr>
        <w:t>гаемых в ходе реализации результатом.</w:t>
      </w:r>
    </w:p>
    <w:p w:rsidR="00BF68D5" w:rsidRPr="00534A62" w:rsidRDefault="00BF68D5" w:rsidP="0087549B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534A62">
        <w:rPr>
          <w:color w:val="000000" w:themeColor="text1"/>
          <w:sz w:val="28"/>
        </w:rPr>
        <w:t xml:space="preserve">Оценка </w:t>
      </w:r>
      <w:proofErr w:type="gramStart"/>
      <w:r w:rsidRPr="00534A62">
        <w:rPr>
          <w:color w:val="000000" w:themeColor="text1"/>
          <w:sz w:val="28"/>
        </w:rPr>
        <w:t>достижения запланированных количественных значений ц</w:t>
      </w:r>
      <w:r w:rsidRPr="00534A62">
        <w:rPr>
          <w:color w:val="000000" w:themeColor="text1"/>
          <w:sz w:val="28"/>
        </w:rPr>
        <w:t>е</w:t>
      </w:r>
      <w:r w:rsidRPr="00534A62">
        <w:rPr>
          <w:color w:val="000000" w:themeColor="text1"/>
          <w:sz w:val="28"/>
        </w:rPr>
        <w:t>левых показателей эффективности реализации программы</w:t>
      </w:r>
      <w:proofErr w:type="gramEnd"/>
      <w:r w:rsidRPr="00534A62">
        <w:rPr>
          <w:color w:val="000000" w:themeColor="text1"/>
          <w:sz w:val="28"/>
        </w:rPr>
        <w:t xml:space="preserve"> осуществлена путем сопоставления фактически достигнутых и плановых значений пок</w:t>
      </w:r>
      <w:r w:rsidRPr="00534A62">
        <w:rPr>
          <w:color w:val="000000" w:themeColor="text1"/>
          <w:sz w:val="28"/>
        </w:rPr>
        <w:t>а</w:t>
      </w:r>
      <w:r w:rsidRPr="00534A62">
        <w:rPr>
          <w:color w:val="000000" w:themeColor="text1"/>
          <w:sz w:val="28"/>
        </w:rPr>
        <w:t>зателей эффективн</w:t>
      </w:r>
      <w:r w:rsidRPr="00534A62">
        <w:rPr>
          <w:color w:val="000000" w:themeColor="text1"/>
          <w:sz w:val="28"/>
        </w:rPr>
        <w:t>о</w:t>
      </w:r>
      <w:r w:rsidRPr="00534A62">
        <w:rPr>
          <w:color w:val="000000" w:themeColor="text1"/>
          <w:sz w:val="28"/>
        </w:rPr>
        <w:t>сти реализации программы за год.</w:t>
      </w:r>
    </w:p>
    <w:p w:rsidR="00BF68D5" w:rsidRPr="00534A62" w:rsidRDefault="00BF68D5" w:rsidP="0087549B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534A62">
        <w:rPr>
          <w:color w:val="000000" w:themeColor="text1"/>
          <w:sz w:val="28"/>
        </w:rPr>
        <w:t>Расчет степени достижения показателей (индикаторов) программы пре</w:t>
      </w:r>
      <w:r w:rsidRPr="00534A62">
        <w:rPr>
          <w:color w:val="000000" w:themeColor="text1"/>
          <w:sz w:val="28"/>
        </w:rPr>
        <w:t>д</w:t>
      </w:r>
      <w:r w:rsidRPr="00534A62">
        <w:rPr>
          <w:color w:val="000000" w:themeColor="text1"/>
          <w:sz w:val="28"/>
        </w:rPr>
        <w:t xml:space="preserve">ставлен по форме, согласно таблице </w:t>
      </w:r>
      <w:r w:rsidR="00182B12" w:rsidRPr="00534A62">
        <w:rPr>
          <w:color w:val="000000" w:themeColor="text1"/>
          <w:sz w:val="28"/>
        </w:rPr>
        <w:t>2</w:t>
      </w:r>
      <w:r w:rsidRPr="00534A62">
        <w:rPr>
          <w:color w:val="000000" w:themeColor="text1"/>
          <w:sz w:val="28"/>
        </w:rPr>
        <w:t>.</w:t>
      </w:r>
    </w:p>
    <w:p w:rsidR="008E6ADD" w:rsidRDefault="008E6ADD" w:rsidP="0087549B">
      <w:pPr>
        <w:spacing w:line="276" w:lineRule="auto"/>
        <w:jc w:val="right"/>
        <w:rPr>
          <w:color w:val="000000" w:themeColor="text1"/>
          <w:sz w:val="28"/>
        </w:rPr>
      </w:pPr>
    </w:p>
    <w:p w:rsidR="00FB0726" w:rsidRDefault="00BF68D5" w:rsidP="0087549B">
      <w:pPr>
        <w:spacing w:line="276" w:lineRule="auto"/>
        <w:jc w:val="right"/>
        <w:rPr>
          <w:color w:val="000000" w:themeColor="text1"/>
          <w:sz w:val="28"/>
        </w:rPr>
      </w:pPr>
      <w:r w:rsidRPr="00534A62">
        <w:rPr>
          <w:color w:val="000000" w:themeColor="text1"/>
          <w:sz w:val="28"/>
        </w:rPr>
        <w:t xml:space="preserve">Таблица </w:t>
      </w:r>
      <w:r w:rsidR="000A32B4" w:rsidRPr="00534A62">
        <w:rPr>
          <w:color w:val="000000" w:themeColor="text1"/>
          <w:sz w:val="28"/>
        </w:rPr>
        <w:t>2</w:t>
      </w:r>
      <w:bookmarkEnd w:id="2"/>
    </w:p>
    <w:p w:rsidR="00BF68D5" w:rsidRPr="00534A62" w:rsidRDefault="00BF68D5" w:rsidP="0087549B">
      <w:pPr>
        <w:spacing w:line="276" w:lineRule="auto"/>
        <w:jc w:val="center"/>
        <w:rPr>
          <w:color w:val="000000" w:themeColor="text1"/>
          <w:sz w:val="28"/>
        </w:rPr>
      </w:pPr>
      <w:r w:rsidRPr="00534A62">
        <w:rPr>
          <w:color w:val="000000" w:themeColor="text1"/>
          <w:sz w:val="28"/>
        </w:rPr>
        <w:t>Информация</w:t>
      </w:r>
    </w:p>
    <w:p w:rsidR="00BF68D5" w:rsidRPr="00534A62" w:rsidRDefault="00BF68D5" w:rsidP="0087549B">
      <w:pPr>
        <w:spacing w:line="276" w:lineRule="auto"/>
        <w:jc w:val="center"/>
        <w:rPr>
          <w:color w:val="000000" w:themeColor="text1"/>
          <w:sz w:val="28"/>
        </w:rPr>
      </w:pPr>
      <w:r w:rsidRPr="00534A62">
        <w:rPr>
          <w:color w:val="000000" w:themeColor="text1"/>
          <w:sz w:val="28"/>
        </w:rPr>
        <w:t>о результатах достижения значений показателей (индикаторов) муниц</w:t>
      </w:r>
      <w:r w:rsidRPr="00534A62">
        <w:rPr>
          <w:color w:val="000000" w:themeColor="text1"/>
          <w:sz w:val="28"/>
        </w:rPr>
        <w:t>и</w:t>
      </w:r>
      <w:r w:rsidRPr="00534A62">
        <w:rPr>
          <w:color w:val="000000" w:themeColor="text1"/>
          <w:sz w:val="28"/>
        </w:rPr>
        <w:t>пальной программы (подпрограммы, входящей в состав муниципальной программы) за год</w:t>
      </w:r>
    </w:p>
    <w:tbl>
      <w:tblPr>
        <w:tblStyle w:val="12"/>
        <w:tblW w:w="9660" w:type="dxa"/>
        <w:tblLayout w:type="fixed"/>
        <w:tblLook w:val="04A0"/>
      </w:tblPr>
      <w:tblGrid>
        <w:gridCol w:w="671"/>
        <w:gridCol w:w="1731"/>
        <w:gridCol w:w="683"/>
        <w:gridCol w:w="1257"/>
        <w:gridCol w:w="1436"/>
        <w:gridCol w:w="2181"/>
        <w:gridCol w:w="1701"/>
      </w:tblGrid>
      <w:tr w:rsidR="00BF68D5" w:rsidRPr="0087549B" w:rsidTr="0003223C">
        <w:trPr>
          <w:trHeight w:val="1126"/>
        </w:trPr>
        <w:tc>
          <w:tcPr>
            <w:tcW w:w="671" w:type="dxa"/>
            <w:vMerge w:val="restart"/>
          </w:tcPr>
          <w:p w:rsidR="00BF68D5" w:rsidRPr="0087549B" w:rsidRDefault="00BF68D5" w:rsidP="00534A6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31" w:type="dxa"/>
            <w:vMerge w:val="restart"/>
          </w:tcPr>
          <w:p w:rsidR="00BF68D5" w:rsidRPr="0087549B" w:rsidRDefault="00BF68D5" w:rsidP="0087549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683" w:type="dxa"/>
            <w:vMerge w:val="restart"/>
          </w:tcPr>
          <w:p w:rsidR="00BF68D5" w:rsidRPr="0087549B" w:rsidRDefault="00BF68D5" w:rsidP="0087549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Ед. </w:t>
            </w:r>
            <w:proofErr w:type="spellStart"/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изм</w:t>
            </w:r>
            <w:proofErr w:type="spellEnd"/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93" w:type="dxa"/>
            <w:gridSpan w:val="2"/>
          </w:tcPr>
          <w:p w:rsidR="00BF68D5" w:rsidRPr="0087549B" w:rsidRDefault="00BF68D5" w:rsidP="0087549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Значения показателей (индикаторов) муниц</w:t>
            </w: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пальной программы (подпрограммы)</w:t>
            </w:r>
          </w:p>
        </w:tc>
        <w:tc>
          <w:tcPr>
            <w:tcW w:w="2181" w:type="dxa"/>
            <w:vMerge w:val="restart"/>
          </w:tcPr>
          <w:p w:rsidR="00BF68D5" w:rsidRPr="0087549B" w:rsidRDefault="00BF68D5" w:rsidP="0087549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Степень</w:t>
            </w:r>
          </w:p>
          <w:p w:rsidR="00BF68D5" w:rsidRPr="0087549B" w:rsidRDefault="00BF68D5" w:rsidP="0087549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достижения</w:t>
            </w:r>
          </w:p>
          <w:p w:rsidR="00BF68D5" w:rsidRPr="0087549B" w:rsidRDefault="00BF68D5" w:rsidP="0087549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значений показ</w:t>
            </w: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телей (индикат</w:t>
            </w: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ров) муниципал</w:t>
            </w: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програ</w:t>
            </w: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 (подпрограммы)*</w:t>
            </w:r>
          </w:p>
        </w:tc>
        <w:tc>
          <w:tcPr>
            <w:tcW w:w="1701" w:type="dxa"/>
            <w:vMerge w:val="restart"/>
          </w:tcPr>
          <w:p w:rsidR="00BF68D5" w:rsidRPr="0087549B" w:rsidRDefault="00BF68D5" w:rsidP="0087549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Причины о</w:t>
            </w: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клонений фактически достигнутых значений (и</w:t>
            </w: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дикат</w:t>
            </w: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ров) от их план</w:t>
            </w: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вых значений</w:t>
            </w:r>
          </w:p>
        </w:tc>
      </w:tr>
      <w:tr w:rsidR="00BF68D5" w:rsidRPr="0087549B" w:rsidTr="0003223C">
        <w:tc>
          <w:tcPr>
            <w:tcW w:w="671" w:type="dxa"/>
            <w:vMerge/>
          </w:tcPr>
          <w:p w:rsidR="00BF68D5" w:rsidRPr="0087549B" w:rsidRDefault="00BF68D5" w:rsidP="00534A6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1" w:type="dxa"/>
            <w:vMerge/>
          </w:tcPr>
          <w:p w:rsidR="00BF68D5" w:rsidRPr="0087549B" w:rsidRDefault="00BF68D5" w:rsidP="00534A6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dxa"/>
            <w:vMerge/>
          </w:tcPr>
          <w:p w:rsidR="00BF68D5" w:rsidRPr="0087549B" w:rsidRDefault="00BF68D5" w:rsidP="00534A6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:rsidR="00BF68D5" w:rsidRPr="0087549B" w:rsidRDefault="00BF68D5" w:rsidP="0087549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плановые</w:t>
            </w:r>
          </w:p>
          <w:p w:rsidR="00BF68D5" w:rsidRPr="0087549B" w:rsidRDefault="00BF68D5" w:rsidP="0087549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36" w:type="dxa"/>
          </w:tcPr>
          <w:p w:rsidR="00BF68D5" w:rsidRPr="0087549B" w:rsidRDefault="00BF68D5" w:rsidP="0087549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фактически</w:t>
            </w:r>
          </w:p>
          <w:p w:rsidR="00BF68D5" w:rsidRPr="0087549B" w:rsidRDefault="00BF68D5" w:rsidP="0087549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достигн</w:t>
            </w: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8754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тые</w:t>
            </w:r>
          </w:p>
        </w:tc>
        <w:tc>
          <w:tcPr>
            <w:tcW w:w="2181" w:type="dxa"/>
            <w:vMerge/>
          </w:tcPr>
          <w:p w:rsidR="00BF68D5" w:rsidRPr="0087549B" w:rsidRDefault="00BF68D5" w:rsidP="00534A6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F68D5" w:rsidRPr="0087549B" w:rsidRDefault="00BF68D5" w:rsidP="00534A6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F68D5" w:rsidRPr="0087549B" w:rsidTr="0003223C">
        <w:tc>
          <w:tcPr>
            <w:tcW w:w="671" w:type="dxa"/>
          </w:tcPr>
          <w:p w:rsidR="00BF68D5" w:rsidRPr="0087549B" w:rsidRDefault="00BF68D5" w:rsidP="00534A6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1" w:type="dxa"/>
          </w:tcPr>
          <w:p w:rsidR="00BF68D5" w:rsidRPr="0087549B" w:rsidRDefault="00BF68D5" w:rsidP="00534A6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dxa"/>
          </w:tcPr>
          <w:p w:rsidR="00BF68D5" w:rsidRPr="0087549B" w:rsidRDefault="00BF68D5" w:rsidP="00534A6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:rsidR="00BF68D5" w:rsidRPr="0087549B" w:rsidRDefault="00BF68D5" w:rsidP="00534A6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36" w:type="dxa"/>
          </w:tcPr>
          <w:p w:rsidR="00BF68D5" w:rsidRPr="0087549B" w:rsidRDefault="00BF68D5" w:rsidP="00534A6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81" w:type="dxa"/>
          </w:tcPr>
          <w:p w:rsidR="00BF68D5" w:rsidRPr="0087549B" w:rsidRDefault="00BF68D5" w:rsidP="00534A6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8D5" w:rsidRPr="0087549B" w:rsidRDefault="00BF68D5" w:rsidP="00534A6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A32B4" w:rsidRPr="0087549B" w:rsidTr="0003223C">
        <w:tc>
          <w:tcPr>
            <w:tcW w:w="671" w:type="dxa"/>
          </w:tcPr>
          <w:p w:rsidR="000A32B4" w:rsidRPr="0087549B" w:rsidRDefault="000A32B4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31" w:type="dxa"/>
          </w:tcPr>
          <w:p w:rsidR="000A32B4" w:rsidRPr="0087549B" w:rsidRDefault="000A32B4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dxa"/>
          </w:tcPr>
          <w:p w:rsidR="000A32B4" w:rsidRPr="0087549B" w:rsidRDefault="000A32B4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:rsidR="000A32B4" w:rsidRPr="0087549B" w:rsidRDefault="000A32B4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36" w:type="dxa"/>
          </w:tcPr>
          <w:p w:rsidR="000A32B4" w:rsidRPr="0087549B" w:rsidRDefault="000A32B4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81" w:type="dxa"/>
          </w:tcPr>
          <w:p w:rsidR="000A32B4" w:rsidRPr="0087549B" w:rsidRDefault="000A32B4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32B4" w:rsidRPr="0087549B" w:rsidRDefault="000A32B4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A32B4" w:rsidRPr="0087549B" w:rsidTr="0003223C">
        <w:tc>
          <w:tcPr>
            <w:tcW w:w="671" w:type="dxa"/>
          </w:tcPr>
          <w:p w:rsidR="000A32B4" w:rsidRPr="0087549B" w:rsidRDefault="000A32B4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31" w:type="dxa"/>
          </w:tcPr>
          <w:p w:rsidR="000A32B4" w:rsidRPr="0087549B" w:rsidRDefault="000A32B4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dxa"/>
          </w:tcPr>
          <w:p w:rsidR="000A32B4" w:rsidRPr="0087549B" w:rsidRDefault="000A32B4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:rsidR="000A32B4" w:rsidRPr="0087549B" w:rsidRDefault="000A32B4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36" w:type="dxa"/>
          </w:tcPr>
          <w:p w:rsidR="000A32B4" w:rsidRPr="0087549B" w:rsidRDefault="000A32B4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81" w:type="dxa"/>
          </w:tcPr>
          <w:p w:rsidR="000A32B4" w:rsidRPr="0087549B" w:rsidRDefault="000A32B4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32B4" w:rsidRPr="0087549B" w:rsidRDefault="000A32B4" w:rsidP="00534A6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BF68D5" w:rsidRPr="00534A62" w:rsidRDefault="00BF68D5" w:rsidP="00534A62">
      <w:pPr>
        <w:jc w:val="both"/>
        <w:rPr>
          <w:color w:val="000000" w:themeColor="text1"/>
          <w:sz w:val="28"/>
        </w:rPr>
      </w:pPr>
    </w:p>
    <w:p w:rsidR="00A651B5" w:rsidRPr="00534A62" w:rsidRDefault="00B850C4" w:rsidP="0087549B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534A62">
        <w:rPr>
          <w:color w:val="000000" w:themeColor="text1"/>
          <w:sz w:val="28"/>
        </w:rPr>
        <w:t>Степень достижения целевых показателей (индикаторов) Программы оценивается как: от 90% до 100% и более эффективность реализации Пр</w:t>
      </w:r>
      <w:r w:rsidRPr="00534A62">
        <w:rPr>
          <w:color w:val="000000" w:themeColor="text1"/>
          <w:sz w:val="28"/>
        </w:rPr>
        <w:t>о</w:t>
      </w:r>
      <w:r w:rsidRPr="00534A62">
        <w:rPr>
          <w:color w:val="000000" w:themeColor="text1"/>
          <w:sz w:val="28"/>
        </w:rPr>
        <w:t>граммы признаётся высокой; 70%-90% - средняя; менее 70% - низкая.</w:t>
      </w:r>
    </w:p>
    <w:sectPr w:rsidR="00A651B5" w:rsidRPr="00534A62" w:rsidSect="00F77903">
      <w:footerReference w:type="even" r:id="rId8"/>
      <w:footerReference w:type="default" r:id="rId9"/>
      <w:pgSz w:w="11907" w:h="16840" w:code="9"/>
      <w:pgMar w:top="1134" w:right="1418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5B5" w:rsidRDefault="006A55B5">
      <w:r>
        <w:separator/>
      </w:r>
    </w:p>
  </w:endnote>
  <w:endnote w:type="continuationSeparator" w:id="1">
    <w:p w:rsidR="006A55B5" w:rsidRDefault="006A5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52B" w:rsidRDefault="003C50B9" w:rsidP="00CC43E9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A152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A152B" w:rsidRDefault="00CA152B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52B" w:rsidRPr="00841F3F" w:rsidRDefault="00CA152B" w:rsidP="00CC43E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5B5" w:rsidRDefault="006A55B5">
      <w:r>
        <w:separator/>
      </w:r>
    </w:p>
  </w:footnote>
  <w:footnote w:type="continuationSeparator" w:id="1">
    <w:p w:rsidR="006A55B5" w:rsidRDefault="006A55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1pt;height:12.1pt" o:bullet="t">
        <v:imagedata r:id="rId1" o:title=""/>
      </v:shape>
    </w:pict>
  </w:numPicBullet>
  <w:abstractNum w:abstractNumId="0">
    <w:nsid w:val="01DC0A71"/>
    <w:multiLevelType w:val="hybridMultilevel"/>
    <w:tmpl w:val="C2D4E7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EF3260"/>
    <w:multiLevelType w:val="multilevel"/>
    <w:tmpl w:val="CD724D58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100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0BF02E05"/>
    <w:multiLevelType w:val="hybridMultilevel"/>
    <w:tmpl w:val="EAD44C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0E726D6E"/>
    <w:multiLevelType w:val="hybridMultilevel"/>
    <w:tmpl w:val="B50AC62A"/>
    <w:lvl w:ilvl="0" w:tplc="7AF814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0F0E4BF6"/>
    <w:multiLevelType w:val="multilevel"/>
    <w:tmpl w:val="C9AC5004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037158"/>
    <w:multiLevelType w:val="multilevel"/>
    <w:tmpl w:val="4580C6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248069A"/>
    <w:multiLevelType w:val="multilevel"/>
    <w:tmpl w:val="4A8E7F7E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5DE24AD"/>
    <w:multiLevelType w:val="multilevel"/>
    <w:tmpl w:val="8AD812D8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17BF1CF8"/>
    <w:multiLevelType w:val="multilevel"/>
    <w:tmpl w:val="1944917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17C50F6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1A1556A2"/>
    <w:multiLevelType w:val="multilevel"/>
    <w:tmpl w:val="F64EAF7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80"/>
        </w:tabs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40"/>
        </w:tabs>
        <w:ind w:left="2940" w:hanging="2160"/>
      </w:pPr>
      <w:rPr>
        <w:rFonts w:hint="default"/>
      </w:rPr>
    </w:lvl>
  </w:abstractNum>
  <w:abstractNum w:abstractNumId="12">
    <w:nsid w:val="1E9855BC"/>
    <w:multiLevelType w:val="multilevel"/>
    <w:tmpl w:val="93C2E6F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0527CE4"/>
    <w:multiLevelType w:val="hybridMultilevel"/>
    <w:tmpl w:val="5784FE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030378"/>
    <w:multiLevelType w:val="multilevel"/>
    <w:tmpl w:val="C9AC5004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706F0D"/>
    <w:multiLevelType w:val="hybridMultilevel"/>
    <w:tmpl w:val="CD724D58"/>
    <w:lvl w:ilvl="0" w:tplc="7DACD628">
      <w:start w:val="1"/>
      <w:numFmt w:val="decimal"/>
      <w:lvlText w:val="%1."/>
      <w:lvlJc w:val="left"/>
      <w:pPr>
        <w:tabs>
          <w:tab w:val="num" w:pos="1785"/>
        </w:tabs>
        <w:ind w:left="1785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6">
    <w:nsid w:val="39413766"/>
    <w:multiLevelType w:val="multilevel"/>
    <w:tmpl w:val="B50AC6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9E079B7"/>
    <w:multiLevelType w:val="hybridMultilevel"/>
    <w:tmpl w:val="3AC64D80"/>
    <w:lvl w:ilvl="0" w:tplc="A5F890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46C88"/>
    <w:multiLevelType w:val="hybridMultilevel"/>
    <w:tmpl w:val="C9AC5004"/>
    <w:lvl w:ilvl="0" w:tplc="0419000F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B96B33"/>
    <w:multiLevelType w:val="hybridMultilevel"/>
    <w:tmpl w:val="A83E047E"/>
    <w:lvl w:ilvl="0" w:tplc="F19EFFEC">
      <w:start w:val="1"/>
      <w:numFmt w:val="decimal"/>
      <w:lvlText w:val="%1.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2CD6AAF"/>
    <w:multiLevelType w:val="multilevel"/>
    <w:tmpl w:val="4580C6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A9F044A"/>
    <w:multiLevelType w:val="hybridMultilevel"/>
    <w:tmpl w:val="12D85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6B5CF3"/>
    <w:multiLevelType w:val="multilevel"/>
    <w:tmpl w:val="13F871C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4E5E38EC"/>
    <w:multiLevelType w:val="multilevel"/>
    <w:tmpl w:val="CDFA722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80"/>
        </w:tabs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40"/>
        </w:tabs>
        <w:ind w:left="2940" w:hanging="2160"/>
      </w:pPr>
      <w:rPr>
        <w:rFonts w:hint="default"/>
      </w:rPr>
    </w:lvl>
  </w:abstractNum>
  <w:abstractNum w:abstractNumId="24">
    <w:nsid w:val="4F7C0D8C"/>
    <w:multiLevelType w:val="hybridMultilevel"/>
    <w:tmpl w:val="93C2E6FA"/>
    <w:lvl w:ilvl="0" w:tplc="9146B7CA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07D049C"/>
    <w:multiLevelType w:val="hybridMultilevel"/>
    <w:tmpl w:val="A9000ED8"/>
    <w:lvl w:ilvl="0" w:tplc="3C76EB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11A2281"/>
    <w:multiLevelType w:val="multilevel"/>
    <w:tmpl w:val="F9EECB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3A3513B"/>
    <w:multiLevelType w:val="hybridMultilevel"/>
    <w:tmpl w:val="DBC46DD2"/>
    <w:lvl w:ilvl="0" w:tplc="CC1E333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493627B"/>
    <w:multiLevelType w:val="multilevel"/>
    <w:tmpl w:val="B5EEEEE0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55D33DDD"/>
    <w:multiLevelType w:val="hybridMultilevel"/>
    <w:tmpl w:val="903CE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D8050E"/>
    <w:multiLevelType w:val="hybridMultilevel"/>
    <w:tmpl w:val="339EBC74"/>
    <w:lvl w:ilvl="0" w:tplc="298A21F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FA153B"/>
    <w:multiLevelType w:val="hybridMultilevel"/>
    <w:tmpl w:val="4580C6B6"/>
    <w:lvl w:ilvl="0" w:tplc="BFC46C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B5B0818"/>
    <w:multiLevelType w:val="hybridMultilevel"/>
    <w:tmpl w:val="38E8906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5B9958D7"/>
    <w:multiLevelType w:val="multilevel"/>
    <w:tmpl w:val="DBC46DD2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E9D7CD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5">
    <w:nsid w:val="5EB21A36"/>
    <w:multiLevelType w:val="multilevel"/>
    <w:tmpl w:val="F0AC9C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7A66B5"/>
    <w:multiLevelType w:val="hybridMultilevel"/>
    <w:tmpl w:val="2FA2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212304"/>
    <w:multiLevelType w:val="hybridMultilevel"/>
    <w:tmpl w:val="F0AC9C9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A84845"/>
    <w:multiLevelType w:val="hybridMultilevel"/>
    <w:tmpl w:val="143A5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B2F2C94"/>
    <w:multiLevelType w:val="hybridMultilevel"/>
    <w:tmpl w:val="D9F07D1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D982712"/>
    <w:multiLevelType w:val="hybridMultilevel"/>
    <w:tmpl w:val="D1F663A4"/>
    <w:lvl w:ilvl="0" w:tplc="AA642F3E">
      <w:start w:val="4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4E7C28"/>
    <w:multiLevelType w:val="hybridMultilevel"/>
    <w:tmpl w:val="CDC6D636"/>
    <w:lvl w:ilvl="0" w:tplc="D2629014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2">
    <w:nsid w:val="702D2B91"/>
    <w:multiLevelType w:val="multilevel"/>
    <w:tmpl w:val="EB78DD94"/>
    <w:lvl w:ilvl="0">
      <w:start w:val="1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43">
    <w:nsid w:val="729C12B7"/>
    <w:multiLevelType w:val="hybridMultilevel"/>
    <w:tmpl w:val="F9EECB06"/>
    <w:lvl w:ilvl="0" w:tplc="608E8F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2B016AF"/>
    <w:multiLevelType w:val="hybridMultilevel"/>
    <w:tmpl w:val="050CDDF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5">
    <w:nsid w:val="74C618B4"/>
    <w:multiLevelType w:val="hybridMultilevel"/>
    <w:tmpl w:val="EB78DD94"/>
    <w:lvl w:ilvl="0" w:tplc="0419000F">
      <w:start w:val="1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46">
    <w:nsid w:val="7E0E2060"/>
    <w:multiLevelType w:val="hybridMultilevel"/>
    <w:tmpl w:val="8A487EC4"/>
    <w:lvl w:ilvl="0" w:tplc="46741D22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FC6119B"/>
    <w:multiLevelType w:val="multilevel"/>
    <w:tmpl w:val="93C2E6F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6"/>
  </w:num>
  <w:num w:numId="2">
    <w:abstractNumId w:val="45"/>
  </w:num>
  <w:num w:numId="3">
    <w:abstractNumId w:val="18"/>
  </w:num>
  <w:num w:numId="4">
    <w:abstractNumId w:val="4"/>
  </w:num>
  <w:num w:numId="5">
    <w:abstractNumId w:val="37"/>
  </w:num>
  <w:num w:numId="6">
    <w:abstractNumId w:val="35"/>
  </w:num>
  <w:num w:numId="7">
    <w:abstractNumId w:val="42"/>
  </w:num>
  <w:num w:numId="8">
    <w:abstractNumId w:val="14"/>
  </w:num>
  <w:num w:numId="9">
    <w:abstractNumId w:val="5"/>
  </w:num>
  <w:num w:numId="10">
    <w:abstractNumId w:val="0"/>
  </w:num>
  <w:num w:numId="11">
    <w:abstractNumId w:val="16"/>
  </w:num>
  <w:num w:numId="12">
    <w:abstractNumId w:val="36"/>
  </w:num>
  <w:num w:numId="13">
    <w:abstractNumId w:val="17"/>
  </w:num>
  <w:num w:numId="14">
    <w:abstractNumId w:val="21"/>
  </w:num>
  <w:num w:numId="15">
    <w:abstractNumId w:val="2"/>
  </w:num>
  <w:num w:numId="16">
    <w:abstractNumId w:val="27"/>
  </w:num>
  <w:num w:numId="17">
    <w:abstractNumId w:val="33"/>
  </w:num>
  <w:num w:numId="18">
    <w:abstractNumId w:val="43"/>
  </w:num>
  <w:num w:numId="19">
    <w:abstractNumId w:val="26"/>
  </w:num>
  <w:num w:numId="20">
    <w:abstractNumId w:val="31"/>
  </w:num>
  <w:num w:numId="21">
    <w:abstractNumId w:val="6"/>
  </w:num>
  <w:num w:numId="22">
    <w:abstractNumId w:val="20"/>
  </w:num>
  <w:num w:numId="23">
    <w:abstractNumId w:val="24"/>
  </w:num>
  <w:num w:numId="24">
    <w:abstractNumId w:val="12"/>
  </w:num>
  <w:num w:numId="25">
    <w:abstractNumId w:val="47"/>
  </w:num>
  <w:num w:numId="26">
    <w:abstractNumId w:val="15"/>
  </w:num>
  <w:num w:numId="27">
    <w:abstractNumId w:val="1"/>
  </w:num>
  <w:num w:numId="28">
    <w:abstractNumId w:val="13"/>
  </w:num>
  <w:num w:numId="29">
    <w:abstractNumId w:val="38"/>
  </w:num>
  <w:num w:numId="30">
    <w:abstractNumId w:val="28"/>
  </w:num>
  <w:num w:numId="31">
    <w:abstractNumId w:val="8"/>
  </w:num>
  <w:num w:numId="32">
    <w:abstractNumId w:val="10"/>
  </w:num>
  <w:num w:numId="33">
    <w:abstractNumId w:val="34"/>
  </w:num>
  <w:num w:numId="34">
    <w:abstractNumId w:val="23"/>
  </w:num>
  <w:num w:numId="35">
    <w:abstractNumId w:val="7"/>
  </w:num>
  <w:num w:numId="36">
    <w:abstractNumId w:val="11"/>
  </w:num>
  <w:num w:numId="37">
    <w:abstractNumId w:val="41"/>
  </w:num>
  <w:num w:numId="38">
    <w:abstractNumId w:val="30"/>
  </w:num>
  <w:num w:numId="39">
    <w:abstractNumId w:val="39"/>
  </w:num>
  <w:num w:numId="40">
    <w:abstractNumId w:val="40"/>
  </w:num>
  <w:num w:numId="41">
    <w:abstractNumId w:val="29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2"/>
  </w:num>
  <w:num w:numId="4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</w:num>
  <w:num w:numId="47">
    <w:abstractNumId w:val="3"/>
  </w:num>
  <w:num w:numId="48">
    <w:abstractNumId w:val="44"/>
  </w:num>
  <w:num w:numId="4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ru-RU" w:vendorID="1" w:dllVersion="512" w:checkStyle="1"/>
  <w:proofState w:spelling="clean" w:grammar="clean"/>
  <w:attachedTemplate r:id="rId1"/>
  <w:stylePaneFormatFilter w:val="3F01"/>
  <w:defaultTabStop w:val="709"/>
  <w:autoHyphenation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30E9"/>
    <w:rsid w:val="00001DD5"/>
    <w:rsid w:val="00006ECE"/>
    <w:rsid w:val="00007343"/>
    <w:rsid w:val="000140C3"/>
    <w:rsid w:val="00016E88"/>
    <w:rsid w:val="000207C5"/>
    <w:rsid w:val="00021E19"/>
    <w:rsid w:val="00024757"/>
    <w:rsid w:val="000266BE"/>
    <w:rsid w:val="0002674E"/>
    <w:rsid w:val="0002754C"/>
    <w:rsid w:val="0003223C"/>
    <w:rsid w:val="00035728"/>
    <w:rsid w:val="00037CD4"/>
    <w:rsid w:val="000435DE"/>
    <w:rsid w:val="00043F9B"/>
    <w:rsid w:val="00044EB4"/>
    <w:rsid w:val="0005012A"/>
    <w:rsid w:val="000541AF"/>
    <w:rsid w:val="00054485"/>
    <w:rsid w:val="000553CB"/>
    <w:rsid w:val="000636B7"/>
    <w:rsid w:val="00064DB9"/>
    <w:rsid w:val="000650E1"/>
    <w:rsid w:val="000654DD"/>
    <w:rsid w:val="00066BD7"/>
    <w:rsid w:val="00075108"/>
    <w:rsid w:val="00080D62"/>
    <w:rsid w:val="00082AB6"/>
    <w:rsid w:val="0008462A"/>
    <w:rsid w:val="000846BA"/>
    <w:rsid w:val="00087C94"/>
    <w:rsid w:val="000974C0"/>
    <w:rsid w:val="0009777D"/>
    <w:rsid w:val="000A04F4"/>
    <w:rsid w:val="000A32B4"/>
    <w:rsid w:val="000A36F8"/>
    <w:rsid w:val="000B010D"/>
    <w:rsid w:val="000B05BC"/>
    <w:rsid w:val="000B443D"/>
    <w:rsid w:val="000B4EB6"/>
    <w:rsid w:val="000B6CE4"/>
    <w:rsid w:val="000B733C"/>
    <w:rsid w:val="000C614D"/>
    <w:rsid w:val="000C63CB"/>
    <w:rsid w:val="000D0943"/>
    <w:rsid w:val="000D157C"/>
    <w:rsid w:val="000D242D"/>
    <w:rsid w:val="000D3C59"/>
    <w:rsid w:val="000D55FD"/>
    <w:rsid w:val="000D5D40"/>
    <w:rsid w:val="000E2268"/>
    <w:rsid w:val="000E79F5"/>
    <w:rsid w:val="000F4D79"/>
    <w:rsid w:val="000F52AA"/>
    <w:rsid w:val="000F7BF2"/>
    <w:rsid w:val="0010414C"/>
    <w:rsid w:val="00106CDA"/>
    <w:rsid w:val="00110E93"/>
    <w:rsid w:val="00116139"/>
    <w:rsid w:val="001268CD"/>
    <w:rsid w:val="00134945"/>
    <w:rsid w:val="00135D50"/>
    <w:rsid w:val="00136056"/>
    <w:rsid w:val="0014061C"/>
    <w:rsid w:val="00143605"/>
    <w:rsid w:val="00144014"/>
    <w:rsid w:val="0014586A"/>
    <w:rsid w:val="00146A17"/>
    <w:rsid w:val="00150B05"/>
    <w:rsid w:val="00153E1D"/>
    <w:rsid w:val="00155636"/>
    <w:rsid w:val="00165AA8"/>
    <w:rsid w:val="00171BA8"/>
    <w:rsid w:val="0017350B"/>
    <w:rsid w:val="00174BC2"/>
    <w:rsid w:val="00180C41"/>
    <w:rsid w:val="0018194B"/>
    <w:rsid w:val="0018282E"/>
    <w:rsid w:val="00182B12"/>
    <w:rsid w:val="0018626F"/>
    <w:rsid w:val="00194C97"/>
    <w:rsid w:val="0019552B"/>
    <w:rsid w:val="00195CE3"/>
    <w:rsid w:val="00197658"/>
    <w:rsid w:val="001A0C17"/>
    <w:rsid w:val="001A3593"/>
    <w:rsid w:val="001A48BE"/>
    <w:rsid w:val="001A49DD"/>
    <w:rsid w:val="001B593A"/>
    <w:rsid w:val="001B5EB3"/>
    <w:rsid w:val="001B7C9D"/>
    <w:rsid w:val="001C0A1E"/>
    <w:rsid w:val="001C699F"/>
    <w:rsid w:val="001D0272"/>
    <w:rsid w:val="001D38F0"/>
    <w:rsid w:val="001D4311"/>
    <w:rsid w:val="001D54CC"/>
    <w:rsid w:val="001E2DBF"/>
    <w:rsid w:val="001E3640"/>
    <w:rsid w:val="001E3855"/>
    <w:rsid w:val="001E6D12"/>
    <w:rsid w:val="001F5FA2"/>
    <w:rsid w:val="001F61CB"/>
    <w:rsid w:val="00201212"/>
    <w:rsid w:val="00202D77"/>
    <w:rsid w:val="00203618"/>
    <w:rsid w:val="00206936"/>
    <w:rsid w:val="00210A86"/>
    <w:rsid w:val="002158FA"/>
    <w:rsid w:val="002163E8"/>
    <w:rsid w:val="00217E7B"/>
    <w:rsid w:val="00221C41"/>
    <w:rsid w:val="00236A79"/>
    <w:rsid w:val="0024087C"/>
    <w:rsid w:val="0024239F"/>
    <w:rsid w:val="002437D9"/>
    <w:rsid w:val="00244A5F"/>
    <w:rsid w:val="0024589A"/>
    <w:rsid w:val="00245D32"/>
    <w:rsid w:val="002529A4"/>
    <w:rsid w:val="00253BD8"/>
    <w:rsid w:val="002559DC"/>
    <w:rsid w:val="002574BA"/>
    <w:rsid w:val="002649E1"/>
    <w:rsid w:val="00266374"/>
    <w:rsid w:val="0026768C"/>
    <w:rsid w:val="00272B6E"/>
    <w:rsid w:val="002769F3"/>
    <w:rsid w:val="00282F2B"/>
    <w:rsid w:val="00284A20"/>
    <w:rsid w:val="00285B92"/>
    <w:rsid w:val="00287B47"/>
    <w:rsid w:val="00294AFB"/>
    <w:rsid w:val="002957A0"/>
    <w:rsid w:val="00296472"/>
    <w:rsid w:val="00296F17"/>
    <w:rsid w:val="002A3C0B"/>
    <w:rsid w:val="002A40F4"/>
    <w:rsid w:val="002A45FF"/>
    <w:rsid w:val="002A4D82"/>
    <w:rsid w:val="002A66B4"/>
    <w:rsid w:val="002A7572"/>
    <w:rsid w:val="002B15BD"/>
    <w:rsid w:val="002B28B5"/>
    <w:rsid w:val="002B6B7B"/>
    <w:rsid w:val="002B6DB6"/>
    <w:rsid w:val="002B763C"/>
    <w:rsid w:val="002C25A1"/>
    <w:rsid w:val="002C495E"/>
    <w:rsid w:val="002C5E98"/>
    <w:rsid w:val="002D0EB1"/>
    <w:rsid w:val="002D2F62"/>
    <w:rsid w:val="002D319D"/>
    <w:rsid w:val="002D4661"/>
    <w:rsid w:val="002D4DE8"/>
    <w:rsid w:val="002D7862"/>
    <w:rsid w:val="002D7E93"/>
    <w:rsid w:val="002E2304"/>
    <w:rsid w:val="002E30C5"/>
    <w:rsid w:val="002E4B70"/>
    <w:rsid w:val="002F23C0"/>
    <w:rsid w:val="002F78DF"/>
    <w:rsid w:val="00305371"/>
    <w:rsid w:val="00310A25"/>
    <w:rsid w:val="0031153A"/>
    <w:rsid w:val="00315617"/>
    <w:rsid w:val="003163C9"/>
    <w:rsid w:val="003208AB"/>
    <w:rsid w:val="003217FF"/>
    <w:rsid w:val="00324104"/>
    <w:rsid w:val="00324E43"/>
    <w:rsid w:val="00325337"/>
    <w:rsid w:val="003258A1"/>
    <w:rsid w:val="00331E18"/>
    <w:rsid w:val="00335799"/>
    <w:rsid w:val="00335A16"/>
    <w:rsid w:val="003374E6"/>
    <w:rsid w:val="00340607"/>
    <w:rsid w:val="00341C60"/>
    <w:rsid w:val="0034328B"/>
    <w:rsid w:val="0035082E"/>
    <w:rsid w:val="003542FC"/>
    <w:rsid w:val="0035690D"/>
    <w:rsid w:val="003569FE"/>
    <w:rsid w:val="00357B91"/>
    <w:rsid w:val="0036457C"/>
    <w:rsid w:val="00365BCE"/>
    <w:rsid w:val="00372802"/>
    <w:rsid w:val="00373C6F"/>
    <w:rsid w:val="00375422"/>
    <w:rsid w:val="003828EA"/>
    <w:rsid w:val="00385B88"/>
    <w:rsid w:val="00385FDD"/>
    <w:rsid w:val="00386E47"/>
    <w:rsid w:val="0039004D"/>
    <w:rsid w:val="003953B0"/>
    <w:rsid w:val="003964D9"/>
    <w:rsid w:val="003A1712"/>
    <w:rsid w:val="003A1D86"/>
    <w:rsid w:val="003A638E"/>
    <w:rsid w:val="003A76DB"/>
    <w:rsid w:val="003B4D09"/>
    <w:rsid w:val="003C2710"/>
    <w:rsid w:val="003C50B9"/>
    <w:rsid w:val="003C6713"/>
    <w:rsid w:val="003C6CCE"/>
    <w:rsid w:val="003C723E"/>
    <w:rsid w:val="003D0160"/>
    <w:rsid w:val="003D198E"/>
    <w:rsid w:val="003D3787"/>
    <w:rsid w:val="003D389C"/>
    <w:rsid w:val="003D3E43"/>
    <w:rsid w:val="003D7FF6"/>
    <w:rsid w:val="003E1C86"/>
    <w:rsid w:val="003F0051"/>
    <w:rsid w:val="003F0C32"/>
    <w:rsid w:val="003F168B"/>
    <w:rsid w:val="003F23F2"/>
    <w:rsid w:val="003F32A7"/>
    <w:rsid w:val="0040097A"/>
    <w:rsid w:val="004023E0"/>
    <w:rsid w:val="00403BE4"/>
    <w:rsid w:val="00405C48"/>
    <w:rsid w:val="00411C20"/>
    <w:rsid w:val="004125F7"/>
    <w:rsid w:val="00415B86"/>
    <w:rsid w:val="004177DD"/>
    <w:rsid w:val="0042036E"/>
    <w:rsid w:val="00420659"/>
    <w:rsid w:val="004232A0"/>
    <w:rsid w:val="0042489B"/>
    <w:rsid w:val="0042513F"/>
    <w:rsid w:val="004277A5"/>
    <w:rsid w:val="00427B3E"/>
    <w:rsid w:val="00441A63"/>
    <w:rsid w:val="0044349E"/>
    <w:rsid w:val="00443902"/>
    <w:rsid w:val="00446D7A"/>
    <w:rsid w:val="00447999"/>
    <w:rsid w:val="004515BF"/>
    <w:rsid w:val="00455135"/>
    <w:rsid w:val="00455AC6"/>
    <w:rsid w:val="00456989"/>
    <w:rsid w:val="0046115A"/>
    <w:rsid w:val="00466062"/>
    <w:rsid w:val="00472756"/>
    <w:rsid w:val="00475A91"/>
    <w:rsid w:val="00476F55"/>
    <w:rsid w:val="00477138"/>
    <w:rsid w:val="00496A3D"/>
    <w:rsid w:val="004A094F"/>
    <w:rsid w:val="004A3183"/>
    <w:rsid w:val="004A3C98"/>
    <w:rsid w:val="004B169A"/>
    <w:rsid w:val="004B3A59"/>
    <w:rsid w:val="004B4CC1"/>
    <w:rsid w:val="004C202D"/>
    <w:rsid w:val="004C4196"/>
    <w:rsid w:val="004C577B"/>
    <w:rsid w:val="004C7040"/>
    <w:rsid w:val="004D0507"/>
    <w:rsid w:val="004D1F5B"/>
    <w:rsid w:val="004D1FC7"/>
    <w:rsid w:val="004D3125"/>
    <w:rsid w:val="004D355F"/>
    <w:rsid w:val="004D3C9B"/>
    <w:rsid w:val="004E73A8"/>
    <w:rsid w:val="004F05CB"/>
    <w:rsid w:val="004F4CBB"/>
    <w:rsid w:val="005031F7"/>
    <w:rsid w:val="00505D4F"/>
    <w:rsid w:val="005065EB"/>
    <w:rsid w:val="005104CF"/>
    <w:rsid w:val="00510867"/>
    <w:rsid w:val="00513BC7"/>
    <w:rsid w:val="00516212"/>
    <w:rsid w:val="0051644D"/>
    <w:rsid w:val="005231AE"/>
    <w:rsid w:val="00523E32"/>
    <w:rsid w:val="00534A62"/>
    <w:rsid w:val="00536284"/>
    <w:rsid w:val="005363C5"/>
    <w:rsid w:val="005366C8"/>
    <w:rsid w:val="00536F6F"/>
    <w:rsid w:val="00542B2F"/>
    <w:rsid w:val="005448B7"/>
    <w:rsid w:val="00552C4E"/>
    <w:rsid w:val="00553553"/>
    <w:rsid w:val="00553E1F"/>
    <w:rsid w:val="0055412B"/>
    <w:rsid w:val="00555CD2"/>
    <w:rsid w:val="0055685E"/>
    <w:rsid w:val="0055710E"/>
    <w:rsid w:val="0056508D"/>
    <w:rsid w:val="005665EC"/>
    <w:rsid w:val="0057047F"/>
    <w:rsid w:val="0057322D"/>
    <w:rsid w:val="00573AE8"/>
    <w:rsid w:val="0057622F"/>
    <w:rsid w:val="005A1271"/>
    <w:rsid w:val="005A1DE1"/>
    <w:rsid w:val="005A28DA"/>
    <w:rsid w:val="005A35A2"/>
    <w:rsid w:val="005A3F15"/>
    <w:rsid w:val="005A5CE4"/>
    <w:rsid w:val="005B23B2"/>
    <w:rsid w:val="005B4BE3"/>
    <w:rsid w:val="005C0C4C"/>
    <w:rsid w:val="005C4D61"/>
    <w:rsid w:val="005C757D"/>
    <w:rsid w:val="005D26A7"/>
    <w:rsid w:val="005D2996"/>
    <w:rsid w:val="005D31A1"/>
    <w:rsid w:val="005E19E7"/>
    <w:rsid w:val="005E567C"/>
    <w:rsid w:val="005F05D8"/>
    <w:rsid w:val="005F1671"/>
    <w:rsid w:val="005F1F29"/>
    <w:rsid w:val="005F30FE"/>
    <w:rsid w:val="005F42AA"/>
    <w:rsid w:val="0060082F"/>
    <w:rsid w:val="00601EBB"/>
    <w:rsid w:val="00602C3A"/>
    <w:rsid w:val="00602EDE"/>
    <w:rsid w:val="006067E5"/>
    <w:rsid w:val="00607DB7"/>
    <w:rsid w:val="00615987"/>
    <w:rsid w:val="00615BC8"/>
    <w:rsid w:val="00615E79"/>
    <w:rsid w:val="006166F7"/>
    <w:rsid w:val="00616D00"/>
    <w:rsid w:val="00620445"/>
    <w:rsid w:val="00620B3C"/>
    <w:rsid w:val="006241D4"/>
    <w:rsid w:val="00624E32"/>
    <w:rsid w:val="00626EFC"/>
    <w:rsid w:val="00636E9E"/>
    <w:rsid w:val="0064194C"/>
    <w:rsid w:val="00643019"/>
    <w:rsid w:val="00645C53"/>
    <w:rsid w:val="00647112"/>
    <w:rsid w:val="006536EC"/>
    <w:rsid w:val="00654DF3"/>
    <w:rsid w:val="00655677"/>
    <w:rsid w:val="00657E28"/>
    <w:rsid w:val="0066114F"/>
    <w:rsid w:val="006704BA"/>
    <w:rsid w:val="00672344"/>
    <w:rsid w:val="00672407"/>
    <w:rsid w:val="00677457"/>
    <w:rsid w:val="0067776B"/>
    <w:rsid w:val="00680CE4"/>
    <w:rsid w:val="006810E9"/>
    <w:rsid w:val="00681377"/>
    <w:rsid w:val="0068394A"/>
    <w:rsid w:val="00684E0A"/>
    <w:rsid w:val="00685411"/>
    <w:rsid w:val="00691C93"/>
    <w:rsid w:val="00692264"/>
    <w:rsid w:val="00695E7D"/>
    <w:rsid w:val="006A20A1"/>
    <w:rsid w:val="006A55B5"/>
    <w:rsid w:val="006A79BA"/>
    <w:rsid w:val="006A7EE6"/>
    <w:rsid w:val="006B13D8"/>
    <w:rsid w:val="006B316E"/>
    <w:rsid w:val="006B5BA7"/>
    <w:rsid w:val="006C0C01"/>
    <w:rsid w:val="006C1B79"/>
    <w:rsid w:val="006C2BCD"/>
    <w:rsid w:val="006C46BF"/>
    <w:rsid w:val="006C6207"/>
    <w:rsid w:val="006C7B44"/>
    <w:rsid w:val="006D1A9F"/>
    <w:rsid w:val="006D3A51"/>
    <w:rsid w:val="006D4D05"/>
    <w:rsid w:val="006E0AF0"/>
    <w:rsid w:val="006F5391"/>
    <w:rsid w:val="006F555F"/>
    <w:rsid w:val="007010D0"/>
    <w:rsid w:val="00701E5F"/>
    <w:rsid w:val="00705454"/>
    <w:rsid w:val="0071293E"/>
    <w:rsid w:val="00713373"/>
    <w:rsid w:val="00714A66"/>
    <w:rsid w:val="0071681B"/>
    <w:rsid w:val="00716B2C"/>
    <w:rsid w:val="00716FAC"/>
    <w:rsid w:val="00720CF8"/>
    <w:rsid w:val="007231DA"/>
    <w:rsid w:val="00724C7B"/>
    <w:rsid w:val="0073091A"/>
    <w:rsid w:val="00735769"/>
    <w:rsid w:val="007359BD"/>
    <w:rsid w:val="007424C0"/>
    <w:rsid w:val="00750085"/>
    <w:rsid w:val="00751FAF"/>
    <w:rsid w:val="00752014"/>
    <w:rsid w:val="00761F6B"/>
    <w:rsid w:val="0076534B"/>
    <w:rsid w:val="007679D4"/>
    <w:rsid w:val="00781C76"/>
    <w:rsid w:val="00782C1B"/>
    <w:rsid w:val="00782DA8"/>
    <w:rsid w:val="00784368"/>
    <w:rsid w:val="0078796D"/>
    <w:rsid w:val="00790121"/>
    <w:rsid w:val="00790470"/>
    <w:rsid w:val="00790B39"/>
    <w:rsid w:val="00791A27"/>
    <w:rsid w:val="007938A2"/>
    <w:rsid w:val="007939E7"/>
    <w:rsid w:val="00793AAB"/>
    <w:rsid w:val="007956BD"/>
    <w:rsid w:val="007968A7"/>
    <w:rsid w:val="007A0735"/>
    <w:rsid w:val="007A15F8"/>
    <w:rsid w:val="007B1F0B"/>
    <w:rsid w:val="007B2B17"/>
    <w:rsid w:val="007B4083"/>
    <w:rsid w:val="007B7A38"/>
    <w:rsid w:val="007C52A2"/>
    <w:rsid w:val="007D1DF5"/>
    <w:rsid w:val="007E274B"/>
    <w:rsid w:val="007E2965"/>
    <w:rsid w:val="007F2DE9"/>
    <w:rsid w:val="007F6167"/>
    <w:rsid w:val="00802C5A"/>
    <w:rsid w:val="0080332E"/>
    <w:rsid w:val="0080509C"/>
    <w:rsid w:val="00810372"/>
    <w:rsid w:val="00812422"/>
    <w:rsid w:val="00817CE8"/>
    <w:rsid w:val="00817ED6"/>
    <w:rsid w:val="008206B8"/>
    <w:rsid w:val="00821364"/>
    <w:rsid w:val="00822880"/>
    <w:rsid w:val="00823008"/>
    <w:rsid w:val="008272D6"/>
    <w:rsid w:val="00830B18"/>
    <w:rsid w:val="00846546"/>
    <w:rsid w:val="008517B1"/>
    <w:rsid w:val="008531DF"/>
    <w:rsid w:val="00853EBB"/>
    <w:rsid w:val="008714AA"/>
    <w:rsid w:val="0087549B"/>
    <w:rsid w:val="008855F4"/>
    <w:rsid w:val="00885603"/>
    <w:rsid w:val="00885A91"/>
    <w:rsid w:val="00887EC2"/>
    <w:rsid w:val="00891793"/>
    <w:rsid w:val="008934A0"/>
    <w:rsid w:val="00896BAB"/>
    <w:rsid w:val="008A0EF9"/>
    <w:rsid w:val="008A3673"/>
    <w:rsid w:val="008A442F"/>
    <w:rsid w:val="008A4556"/>
    <w:rsid w:val="008B1D34"/>
    <w:rsid w:val="008B299D"/>
    <w:rsid w:val="008B3BD4"/>
    <w:rsid w:val="008B415D"/>
    <w:rsid w:val="008B58F2"/>
    <w:rsid w:val="008C16E3"/>
    <w:rsid w:val="008C4BF0"/>
    <w:rsid w:val="008C4F32"/>
    <w:rsid w:val="008C55F3"/>
    <w:rsid w:val="008E480A"/>
    <w:rsid w:val="008E670E"/>
    <w:rsid w:val="008E6ADD"/>
    <w:rsid w:val="008E6F7C"/>
    <w:rsid w:val="008E7988"/>
    <w:rsid w:val="008F03D4"/>
    <w:rsid w:val="008F293C"/>
    <w:rsid w:val="008F7F5E"/>
    <w:rsid w:val="0090104F"/>
    <w:rsid w:val="0090143E"/>
    <w:rsid w:val="009032A9"/>
    <w:rsid w:val="00904B59"/>
    <w:rsid w:val="009071E0"/>
    <w:rsid w:val="00907FEB"/>
    <w:rsid w:val="00910866"/>
    <w:rsid w:val="00911CF8"/>
    <w:rsid w:val="009123A2"/>
    <w:rsid w:val="0091308C"/>
    <w:rsid w:val="009157A1"/>
    <w:rsid w:val="009162C3"/>
    <w:rsid w:val="009225BD"/>
    <w:rsid w:val="0092656A"/>
    <w:rsid w:val="009369E7"/>
    <w:rsid w:val="00937545"/>
    <w:rsid w:val="00941ECC"/>
    <w:rsid w:val="00944311"/>
    <w:rsid w:val="00944C99"/>
    <w:rsid w:val="0094737C"/>
    <w:rsid w:val="00952C40"/>
    <w:rsid w:val="00952D0A"/>
    <w:rsid w:val="00953650"/>
    <w:rsid w:val="00956AB4"/>
    <w:rsid w:val="00957CC6"/>
    <w:rsid w:val="00967101"/>
    <w:rsid w:val="00967F04"/>
    <w:rsid w:val="00971333"/>
    <w:rsid w:val="00974F5D"/>
    <w:rsid w:val="009758D3"/>
    <w:rsid w:val="00977D3D"/>
    <w:rsid w:val="0098210E"/>
    <w:rsid w:val="00983EBE"/>
    <w:rsid w:val="00984098"/>
    <w:rsid w:val="009854D9"/>
    <w:rsid w:val="009924E3"/>
    <w:rsid w:val="0099531B"/>
    <w:rsid w:val="009A07BF"/>
    <w:rsid w:val="009A2761"/>
    <w:rsid w:val="009A4AE1"/>
    <w:rsid w:val="009B14BE"/>
    <w:rsid w:val="009B40A0"/>
    <w:rsid w:val="009B66F2"/>
    <w:rsid w:val="009B7036"/>
    <w:rsid w:val="009C0A49"/>
    <w:rsid w:val="009C12B0"/>
    <w:rsid w:val="009C156A"/>
    <w:rsid w:val="009C6BB5"/>
    <w:rsid w:val="009C758D"/>
    <w:rsid w:val="009D3168"/>
    <w:rsid w:val="009E3533"/>
    <w:rsid w:val="009E74BE"/>
    <w:rsid w:val="009E7810"/>
    <w:rsid w:val="009F1210"/>
    <w:rsid w:val="009F49E6"/>
    <w:rsid w:val="009F6234"/>
    <w:rsid w:val="00A0249E"/>
    <w:rsid w:val="00A0732D"/>
    <w:rsid w:val="00A0744C"/>
    <w:rsid w:val="00A10987"/>
    <w:rsid w:val="00A11F42"/>
    <w:rsid w:val="00A1507E"/>
    <w:rsid w:val="00A23923"/>
    <w:rsid w:val="00A25211"/>
    <w:rsid w:val="00A273A3"/>
    <w:rsid w:val="00A318D2"/>
    <w:rsid w:val="00A3351C"/>
    <w:rsid w:val="00A33B77"/>
    <w:rsid w:val="00A3506F"/>
    <w:rsid w:val="00A37A6C"/>
    <w:rsid w:val="00A41E9D"/>
    <w:rsid w:val="00A42505"/>
    <w:rsid w:val="00A46BCD"/>
    <w:rsid w:val="00A47855"/>
    <w:rsid w:val="00A557B8"/>
    <w:rsid w:val="00A557E9"/>
    <w:rsid w:val="00A55C65"/>
    <w:rsid w:val="00A61974"/>
    <w:rsid w:val="00A65026"/>
    <w:rsid w:val="00A651B5"/>
    <w:rsid w:val="00A66917"/>
    <w:rsid w:val="00A7219B"/>
    <w:rsid w:val="00A72AAA"/>
    <w:rsid w:val="00A8030E"/>
    <w:rsid w:val="00A80F6E"/>
    <w:rsid w:val="00A81216"/>
    <w:rsid w:val="00A81DF2"/>
    <w:rsid w:val="00A8310A"/>
    <w:rsid w:val="00A836EC"/>
    <w:rsid w:val="00A8505F"/>
    <w:rsid w:val="00A85FBE"/>
    <w:rsid w:val="00A86969"/>
    <w:rsid w:val="00A90D18"/>
    <w:rsid w:val="00A9194E"/>
    <w:rsid w:val="00A95C56"/>
    <w:rsid w:val="00AA0510"/>
    <w:rsid w:val="00AA1567"/>
    <w:rsid w:val="00AA7143"/>
    <w:rsid w:val="00AB4673"/>
    <w:rsid w:val="00AB5B8E"/>
    <w:rsid w:val="00AC5CE6"/>
    <w:rsid w:val="00AC622B"/>
    <w:rsid w:val="00AC7EDA"/>
    <w:rsid w:val="00AD2A72"/>
    <w:rsid w:val="00AD2B40"/>
    <w:rsid w:val="00AD36F5"/>
    <w:rsid w:val="00AD39CB"/>
    <w:rsid w:val="00AD6236"/>
    <w:rsid w:val="00AE1107"/>
    <w:rsid w:val="00AE13B6"/>
    <w:rsid w:val="00AE33B2"/>
    <w:rsid w:val="00AE546F"/>
    <w:rsid w:val="00AE57C3"/>
    <w:rsid w:val="00AE6E3B"/>
    <w:rsid w:val="00AE7DF0"/>
    <w:rsid w:val="00AF1AFD"/>
    <w:rsid w:val="00AF2990"/>
    <w:rsid w:val="00AF6B40"/>
    <w:rsid w:val="00B0517B"/>
    <w:rsid w:val="00B07E24"/>
    <w:rsid w:val="00B10990"/>
    <w:rsid w:val="00B12137"/>
    <w:rsid w:val="00B13668"/>
    <w:rsid w:val="00B13E0C"/>
    <w:rsid w:val="00B23FA5"/>
    <w:rsid w:val="00B27911"/>
    <w:rsid w:val="00B3212E"/>
    <w:rsid w:val="00B37C75"/>
    <w:rsid w:val="00B41C0F"/>
    <w:rsid w:val="00B41EBA"/>
    <w:rsid w:val="00B42BCA"/>
    <w:rsid w:val="00B46B61"/>
    <w:rsid w:val="00B46F7F"/>
    <w:rsid w:val="00B62564"/>
    <w:rsid w:val="00B62E18"/>
    <w:rsid w:val="00B64D57"/>
    <w:rsid w:val="00B66ED8"/>
    <w:rsid w:val="00B740FF"/>
    <w:rsid w:val="00B76E1B"/>
    <w:rsid w:val="00B77947"/>
    <w:rsid w:val="00B8084E"/>
    <w:rsid w:val="00B80EC5"/>
    <w:rsid w:val="00B850C4"/>
    <w:rsid w:val="00B9204A"/>
    <w:rsid w:val="00B92F04"/>
    <w:rsid w:val="00B95103"/>
    <w:rsid w:val="00B960B2"/>
    <w:rsid w:val="00BA0B39"/>
    <w:rsid w:val="00BA0F1D"/>
    <w:rsid w:val="00BA2311"/>
    <w:rsid w:val="00BA4206"/>
    <w:rsid w:val="00BA5633"/>
    <w:rsid w:val="00BA606B"/>
    <w:rsid w:val="00BA62FF"/>
    <w:rsid w:val="00BB1C20"/>
    <w:rsid w:val="00BB4959"/>
    <w:rsid w:val="00BB7441"/>
    <w:rsid w:val="00BC7D97"/>
    <w:rsid w:val="00BD49C7"/>
    <w:rsid w:val="00BD6F3C"/>
    <w:rsid w:val="00BD6F43"/>
    <w:rsid w:val="00BD7B34"/>
    <w:rsid w:val="00BE1819"/>
    <w:rsid w:val="00BE5887"/>
    <w:rsid w:val="00BE60F9"/>
    <w:rsid w:val="00BE6932"/>
    <w:rsid w:val="00BF09AA"/>
    <w:rsid w:val="00BF1C4A"/>
    <w:rsid w:val="00BF4A65"/>
    <w:rsid w:val="00BF68D5"/>
    <w:rsid w:val="00C06A2F"/>
    <w:rsid w:val="00C12365"/>
    <w:rsid w:val="00C14249"/>
    <w:rsid w:val="00C1573B"/>
    <w:rsid w:val="00C166C5"/>
    <w:rsid w:val="00C213F4"/>
    <w:rsid w:val="00C237BB"/>
    <w:rsid w:val="00C238AE"/>
    <w:rsid w:val="00C23E59"/>
    <w:rsid w:val="00C23F1A"/>
    <w:rsid w:val="00C25E4F"/>
    <w:rsid w:val="00C265F0"/>
    <w:rsid w:val="00C3016A"/>
    <w:rsid w:val="00C3181D"/>
    <w:rsid w:val="00C327FC"/>
    <w:rsid w:val="00C32F68"/>
    <w:rsid w:val="00C33516"/>
    <w:rsid w:val="00C33BC5"/>
    <w:rsid w:val="00C41920"/>
    <w:rsid w:val="00C43085"/>
    <w:rsid w:val="00C443D9"/>
    <w:rsid w:val="00C44937"/>
    <w:rsid w:val="00C4516F"/>
    <w:rsid w:val="00C45DE2"/>
    <w:rsid w:val="00C506CE"/>
    <w:rsid w:val="00C5289D"/>
    <w:rsid w:val="00C52C9E"/>
    <w:rsid w:val="00C54139"/>
    <w:rsid w:val="00C56ED2"/>
    <w:rsid w:val="00C570C2"/>
    <w:rsid w:val="00C603A8"/>
    <w:rsid w:val="00C63271"/>
    <w:rsid w:val="00C63B0C"/>
    <w:rsid w:val="00C6489F"/>
    <w:rsid w:val="00C65A07"/>
    <w:rsid w:val="00C720AA"/>
    <w:rsid w:val="00C815FF"/>
    <w:rsid w:val="00C8625B"/>
    <w:rsid w:val="00C9042F"/>
    <w:rsid w:val="00C908BB"/>
    <w:rsid w:val="00C96F6A"/>
    <w:rsid w:val="00CA034C"/>
    <w:rsid w:val="00CA1375"/>
    <w:rsid w:val="00CA152B"/>
    <w:rsid w:val="00CA387D"/>
    <w:rsid w:val="00CA3885"/>
    <w:rsid w:val="00CB01D2"/>
    <w:rsid w:val="00CB1AA3"/>
    <w:rsid w:val="00CB2812"/>
    <w:rsid w:val="00CB596A"/>
    <w:rsid w:val="00CB5F70"/>
    <w:rsid w:val="00CB739F"/>
    <w:rsid w:val="00CB7D9E"/>
    <w:rsid w:val="00CC00E7"/>
    <w:rsid w:val="00CC0620"/>
    <w:rsid w:val="00CC43E9"/>
    <w:rsid w:val="00CC521D"/>
    <w:rsid w:val="00CD1202"/>
    <w:rsid w:val="00CD16FE"/>
    <w:rsid w:val="00CD3069"/>
    <w:rsid w:val="00CD664D"/>
    <w:rsid w:val="00CD6D0C"/>
    <w:rsid w:val="00CD7374"/>
    <w:rsid w:val="00CD76EF"/>
    <w:rsid w:val="00CD79B2"/>
    <w:rsid w:val="00CD7B5A"/>
    <w:rsid w:val="00CF4D07"/>
    <w:rsid w:val="00D00940"/>
    <w:rsid w:val="00D01A5B"/>
    <w:rsid w:val="00D05E62"/>
    <w:rsid w:val="00D10CA7"/>
    <w:rsid w:val="00D10D68"/>
    <w:rsid w:val="00D14128"/>
    <w:rsid w:val="00D14314"/>
    <w:rsid w:val="00D148EE"/>
    <w:rsid w:val="00D2660F"/>
    <w:rsid w:val="00D26EB6"/>
    <w:rsid w:val="00D300BB"/>
    <w:rsid w:val="00D3296F"/>
    <w:rsid w:val="00D350F2"/>
    <w:rsid w:val="00D3559F"/>
    <w:rsid w:val="00D35906"/>
    <w:rsid w:val="00D36AAB"/>
    <w:rsid w:val="00D36B70"/>
    <w:rsid w:val="00D419A6"/>
    <w:rsid w:val="00D471D4"/>
    <w:rsid w:val="00D478C1"/>
    <w:rsid w:val="00D50373"/>
    <w:rsid w:val="00D5196F"/>
    <w:rsid w:val="00D52C42"/>
    <w:rsid w:val="00D547EF"/>
    <w:rsid w:val="00D5549F"/>
    <w:rsid w:val="00D57A53"/>
    <w:rsid w:val="00D60818"/>
    <w:rsid w:val="00D67E1C"/>
    <w:rsid w:val="00D71F96"/>
    <w:rsid w:val="00D84465"/>
    <w:rsid w:val="00D95CB2"/>
    <w:rsid w:val="00D9733A"/>
    <w:rsid w:val="00DA20E5"/>
    <w:rsid w:val="00DA32D1"/>
    <w:rsid w:val="00DA33BC"/>
    <w:rsid w:val="00DA3CE0"/>
    <w:rsid w:val="00DA79D4"/>
    <w:rsid w:val="00DB4221"/>
    <w:rsid w:val="00DB5BB9"/>
    <w:rsid w:val="00DB5CE5"/>
    <w:rsid w:val="00DC09FD"/>
    <w:rsid w:val="00DC1448"/>
    <w:rsid w:val="00DC3477"/>
    <w:rsid w:val="00DC5CCE"/>
    <w:rsid w:val="00DD36A6"/>
    <w:rsid w:val="00DD39A3"/>
    <w:rsid w:val="00DD3B1D"/>
    <w:rsid w:val="00DD7AC6"/>
    <w:rsid w:val="00DE1E9F"/>
    <w:rsid w:val="00DE405F"/>
    <w:rsid w:val="00DE46B8"/>
    <w:rsid w:val="00DE5314"/>
    <w:rsid w:val="00DE536B"/>
    <w:rsid w:val="00E002A0"/>
    <w:rsid w:val="00E1111F"/>
    <w:rsid w:val="00E120E8"/>
    <w:rsid w:val="00E1362A"/>
    <w:rsid w:val="00E14F07"/>
    <w:rsid w:val="00E179EA"/>
    <w:rsid w:val="00E339B9"/>
    <w:rsid w:val="00E3425D"/>
    <w:rsid w:val="00E35D0F"/>
    <w:rsid w:val="00E55CD2"/>
    <w:rsid w:val="00E56D45"/>
    <w:rsid w:val="00E56F8C"/>
    <w:rsid w:val="00E57870"/>
    <w:rsid w:val="00E70878"/>
    <w:rsid w:val="00E70B94"/>
    <w:rsid w:val="00E72F19"/>
    <w:rsid w:val="00E74AA4"/>
    <w:rsid w:val="00E75C8C"/>
    <w:rsid w:val="00E840B4"/>
    <w:rsid w:val="00E902FD"/>
    <w:rsid w:val="00E93AD1"/>
    <w:rsid w:val="00E93DBC"/>
    <w:rsid w:val="00E9782D"/>
    <w:rsid w:val="00EA0838"/>
    <w:rsid w:val="00EA1AF8"/>
    <w:rsid w:val="00EA4A2C"/>
    <w:rsid w:val="00EB00CC"/>
    <w:rsid w:val="00EC139B"/>
    <w:rsid w:val="00EC3F70"/>
    <w:rsid w:val="00EC6DF2"/>
    <w:rsid w:val="00EC6EA9"/>
    <w:rsid w:val="00EC7094"/>
    <w:rsid w:val="00EC7647"/>
    <w:rsid w:val="00ED02F2"/>
    <w:rsid w:val="00ED38DC"/>
    <w:rsid w:val="00ED4F11"/>
    <w:rsid w:val="00ED550D"/>
    <w:rsid w:val="00ED67BC"/>
    <w:rsid w:val="00ED6B6E"/>
    <w:rsid w:val="00EE17A8"/>
    <w:rsid w:val="00EE192F"/>
    <w:rsid w:val="00EE32DA"/>
    <w:rsid w:val="00EE380F"/>
    <w:rsid w:val="00EF0988"/>
    <w:rsid w:val="00EF1553"/>
    <w:rsid w:val="00F02DD1"/>
    <w:rsid w:val="00F046F2"/>
    <w:rsid w:val="00F04AFF"/>
    <w:rsid w:val="00F05F07"/>
    <w:rsid w:val="00F064C4"/>
    <w:rsid w:val="00F162C1"/>
    <w:rsid w:val="00F17028"/>
    <w:rsid w:val="00F2092D"/>
    <w:rsid w:val="00F25E03"/>
    <w:rsid w:val="00F26765"/>
    <w:rsid w:val="00F27D8B"/>
    <w:rsid w:val="00F3037F"/>
    <w:rsid w:val="00F317E7"/>
    <w:rsid w:val="00F31CA5"/>
    <w:rsid w:val="00F32B07"/>
    <w:rsid w:val="00F33F83"/>
    <w:rsid w:val="00F409F0"/>
    <w:rsid w:val="00F42155"/>
    <w:rsid w:val="00F45532"/>
    <w:rsid w:val="00F479EB"/>
    <w:rsid w:val="00F511DB"/>
    <w:rsid w:val="00F5164C"/>
    <w:rsid w:val="00F5654A"/>
    <w:rsid w:val="00F5707E"/>
    <w:rsid w:val="00F65354"/>
    <w:rsid w:val="00F7137E"/>
    <w:rsid w:val="00F730E9"/>
    <w:rsid w:val="00F73E04"/>
    <w:rsid w:val="00F74C4E"/>
    <w:rsid w:val="00F76F5A"/>
    <w:rsid w:val="00F77578"/>
    <w:rsid w:val="00F77903"/>
    <w:rsid w:val="00F8202C"/>
    <w:rsid w:val="00F84B2D"/>
    <w:rsid w:val="00F9088D"/>
    <w:rsid w:val="00F915CB"/>
    <w:rsid w:val="00F91AB9"/>
    <w:rsid w:val="00F96A49"/>
    <w:rsid w:val="00FA0093"/>
    <w:rsid w:val="00FA4B36"/>
    <w:rsid w:val="00FB0726"/>
    <w:rsid w:val="00FB131D"/>
    <w:rsid w:val="00FB2416"/>
    <w:rsid w:val="00FC0E3C"/>
    <w:rsid w:val="00FC1458"/>
    <w:rsid w:val="00FC2F49"/>
    <w:rsid w:val="00FC4E73"/>
    <w:rsid w:val="00FC500C"/>
    <w:rsid w:val="00FC54CA"/>
    <w:rsid w:val="00FD04C8"/>
    <w:rsid w:val="00FD20DC"/>
    <w:rsid w:val="00FD37FF"/>
    <w:rsid w:val="00FD6B3A"/>
    <w:rsid w:val="00FE2A8C"/>
    <w:rsid w:val="00FF13DB"/>
    <w:rsid w:val="00FF2116"/>
    <w:rsid w:val="00FF4C6F"/>
    <w:rsid w:val="00FF547E"/>
    <w:rsid w:val="00FF5BF3"/>
    <w:rsid w:val="00FF7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640"/>
  </w:style>
  <w:style w:type="paragraph" w:styleId="1">
    <w:name w:val="heading 1"/>
    <w:basedOn w:val="a"/>
    <w:next w:val="a"/>
    <w:qFormat/>
    <w:rsid w:val="006E0AF0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6E0AF0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qFormat/>
    <w:rsid w:val="009A07B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C720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qFormat/>
    <w:rsid w:val="001E3640"/>
    <w:pPr>
      <w:keepNext/>
      <w:ind w:firstLine="720"/>
      <w:jc w:val="center"/>
      <w:outlineLvl w:val="4"/>
    </w:pPr>
    <w:rPr>
      <w:sz w:val="28"/>
      <w:szCs w:val="24"/>
    </w:rPr>
  </w:style>
  <w:style w:type="paragraph" w:styleId="6">
    <w:name w:val="heading 6"/>
    <w:basedOn w:val="a"/>
    <w:next w:val="a"/>
    <w:qFormat/>
    <w:rsid w:val="001E3640"/>
    <w:pPr>
      <w:keepNext/>
      <w:ind w:left="201"/>
      <w:jc w:val="center"/>
      <w:outlineLvl w:val="5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E0AF0"/>
    <w:rPr>
      <w:sz w:val="28"/>
    </w:rPr>
  </w:style>
  <w:style w:type="paragraph" w:styleId="a4">
    <w:name w:val="Body Text Indent"/>
    <w:basedOn w:val="a"/>
    <w:rsid w:val="006E0AF0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6E0AF0"/>
    <w:pPr>
      <w:jc w:val="center"/>
    </w:pPr>
    <w:rPr>
      <w:sz w:val="28"/>
    </w:rPr>
  </w:style>
  <w:style w:type="paragraph" w:styleId="a5">
    <w:name w:val="footer"/>
    <w:basedOn w:val="a"/>
    <w:rsid w:val="006E0AF0"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rsid w:val="006E0AF0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semiHidden/>
    <w:rsid w:val="007010D0"/>
    <w:rPr>
      <w:lang w:val="ru-RU" w:eastAsia="ru-RU" w:bidi="ar-SA"/>
    </w:rPr>
  </w:style>
  <w:style w:type="character" w:styleId="a8">
    <w:name w:val="page number"/>
    <w:basedOn w:val="a0"/>
    <w:rsid w:val="006E0AF0"/>
  </w:style>
  <w:style w:type="paragraph" w:customStyle="1" w:styleId="10">
    <w:name w:val="Знак Знак1 Знак"/>
    <w:basedOn w:val="a"/>
    <w:rsid w:val="007010D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Title">
    <w:name w:val="ConsPlusTitle"/>
    <w:rsid w:val="007010D0"/>
    <w:pPr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9">
    <w:name w:val="Table Grid"/>
    <w:basedOn w:val="a1"/>
    <w:uiPriority w:val="59"/>
    <w:rsid w:val="007010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010D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aa">
    <w:name w:val="СтильМой"/>
    <w:basedOn w:val="a"/>
    <w:rsid w:val="007010D0"/>
    <w:pPr>
      <w:ind w:firstLine="709"/>
      <w:jc w:val="both"/>
    </w:pPr>
    <w:rPr>
      <w:sz w:val="28"/>
    </w:rPr>
  </w:style>
  <w:style w:type="paragraph" w:customStyle="1" w:styleId="ConsPlusNormal">
    <w:name w:val="ConsPlusNormal"/>
    <w:rsid w:val="007010D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b">
    <w:name w:val="Знак"/>
    <w:basedOn w:val="a"/>
    <w:rsid w:val="007010D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c">
    <w:name w:val="Строка ссылки"/>
    <w:basedOn w:val="a3"/>
    <w:rsid w:val="007010D0"/>
  </w:style>
  <w:style w:type="paragraph" w:styleId="ad">
    <w:name w:val="Body Text First Indent"/>
    <w:basedOn w:val="a3"/>
    <w:rsid w:val="007010D0"/>
    <w:pPr>
      <w:spacing w:after="120"/>
      <w:ind w:firstLine="210"/>
    </w:pPr>
    <w:rPr>
      <w:sz w:val="20"/>
    </w:rPr>
  </w:style>
  <w:style w:type="paragraph" w:styleId="ae">
    <w:name w:val="No Spacing"/>
    <w:uiPriority w:val="1"/>
    <w:qFormat/>
    <w:rsid w:val="007010D0"/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9A07BF"/>
    <w:rPr>
      <w:color w:val="0000FF"/>
      <w:u w:val="single"/>
    </w:rPr>
  </w:style>
  <w:style w:type="paragraph" w:customStyle="1" w:styleId="ConsTitle">
    <w:name w:val="ConsTitle"/>
    <w:rsid w:val="001E364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Nonformat">
    <w:name w:val="ConsNonformat"/>
    <w:rsid w:val="001E36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2"/>
      <w:szCs w:val="22"/>
    </w:rPr>
  </w:style>
  <w:style w:type="paragraph" w:styleId="af0">
    <w:name w:val="Title"/>
    <w:basedOn w:val="a"/>
    <w:qFormat/>
    <w:rsid w:val="001E3640"/>
    <w:pPr>
      <w:jc w:val="center"/>
    </w:pPr>
    <w:rPr>
      <w:b/>
      <w:bCs/>
      <w:sz w:val="28"/>
      <w:szCs w:val="24"/>
    </w:rPr>
  </w:style>
  <w:style w:type="paragraph" w:styleId="30">
    <w:name w:val="Body Text Indent 3"/>
    <w:basedOn w:val="a"/>
    <w:rsid w:val="001E3640"/>
    <w:pPr>
      <w:ind w:left="252" w:hanging="180"/>
    </w:pPr>
    <w:rPr>
      <w:sz w:val="28"/>
      <w:szCs w:val="24"/>
    </w:rPr>
  </w:style>
  <w:style w:type="paragraph" w:styleId="20">
    <w:name w:val="Body Text Indent 2"/>
    <w:basedOn w:val="a"/>
    <w:rsid w:val="001E3640"/>
    <w:pPr>
      <w:tabs>
        <w:tab w:val="left" w:pos="268"/>
        <w:tab w:val="left" w:pos="1080"/>
      </w:tabs>
      <w:ind w:left="268" w:hanging="180"/>
      <w:jc w:val="both"/>
    </w:pPr>
    <w:rPr>
      <w:sz w:val="28"/>
      <w:szCs w:val="24"/>
    </w:rPr>
  </w:style>
  <w:style w:type="paragraph" w:customStyle="1" w:styleId="ConsPlusNonformat">
    <w:name w:val="ConsPlusNonformat"/>
    <w:uiPriority w:val="99"/>
    <w:rsid w:val="001E364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aaieiaie5">
    <w:name w:val="caaieiaie 5"/>
    <w:basedOn w:val="a"/>
    <w:next w:val="a"/>
    <w:rsid w:val="001E3640"/>
    <w:pPr>
      <w:keepNext/>
      <w:jc w:val="right"/>
    </w:pPr>
    <w:rPr>
      <w:b/>
      <w:sz w:val="28"/>
    </w:rPr>
  </w:style>
  <w:style w:type="paragraph" w:customStyle="1" w:styleId="11">
    <w:name w:val="Текст1"/>
    <w:basedOn w:val="a"/>
    <w:rsid w:val="001E3640"/>
    <w:rPr>
      <w:rFonts w:ascii="Courier New" w:hAnsi="Courier New"/>
    </w:rPr>
  </w:style>
  <w:style w:type="paragraph" w:styleId="21">
    <w:name w:val="Body Text 2"/>
    <w:basedOn w:val="a"/>
    <w:rsid w:val="001E3640"/>
    <w:pPr>
      <w:spacing w:after="120" w:line="480" w:lineRule="auto"/>
    </w:pPr>
    <w:rPr>
      <w:sz w:val="24"/>
      <w:szCs w:val="24"/>
    </w:rPr>
  </w:style>
  <w:style w:type="paragraph" w:customStyle="1" w:styleId="ConsPlusCell">
    <w:name w:val="ConsPlusCell"/>
    <w:rsid w:val="001E364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1E36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Normal (Web)"/>
    <w:basedOn w:val="a"/>
    <w:rsid w:val="001E3640"/>
    <w:pPr>
      <w:spacing w:before="63" w:after="63"/>
    </w:pPr>
    <w:rPr>
      <w:rFonts w:ascii="Arial" w:eastAsia="Batang" w:hAnsi="Arial" w:cs="Arial"/>
      <w:color w:val="000000"/>
      <w:lang w:eastAsia="ko-KR"/>
    </w:rPr>
  </w:style>
  <w:style w:type="paragraph" w:customStyle="1" w:styleId="contentheader2cols">
    <w:name w:val="contentheader2cols"/>
    <w:basedOn w:val="a"/>
    <w:rsid w:val="001E3640"/>
    <w:pPr>
      <w:spacing w:before="50"/>
      <w:ind w:left="250"/>
    </w:pPr>
    <w:rPr>
      <w:rFonts w:eastAsia="Batang"/>
      <w:b/>
      <w:bCs/>
      <w:color w:val="3560A7"/>
      <w:sz w:val="21"/>
      <w:szCs w:val="21"/>
      <w:lang w:eastAsia="ko-KR"/>
    </w:rPr>
  </w:style>
  <w:style w:type="paragraph" w:customStyle="1" w:styleId="subheader">
    <w:name w:val="subheader"/>
    <w:basedOn w:val="a"/>
    <w:rsid w:val="001E3640"/>
    <w:pPr>
      <w:spacing w:before="125" w:after="63"/>
    </w:pPr>
    <w:rPr>
      <w:rFonts w:ascii="Arial" w:eastAsia="Batang" w:hAnsi="Arial" w:cs="Arial"/>
      <w:b/>
      <w:bCs/>
      <w:color w:val="000000"/>
      <w:sz w:val="15"/>
      <w:szCs w:val="15"/>
      <w:lang w:eastAsia="ko-KR"/>
    </w:rPr>
  </w:style>
  <w:style w:type="paragraph" w:customStyle="1" w:styleId="consplusnormal0">
    <w:name w:val="consplusnormal"/>
    <w:basedOn w:val="a"/>
    <w:rsid w:val="001E3640"/>
    <w:pPr>
      <w:spacing w:before="63" w:after="63"/>
    </w:pPr>
    <w:rPr>
      <w:rFonts w:ascii="Arial" w:eastAsia="Batang" w:hAnsi="Arial" w:cs="Arial"/>
      <w:color w:val="000000"/>
      <w:lang w:eastAsia="ko-KR"/>
    </w:rPr>
  </w:style>
  <w:style w:type="paragraph" w:customStyle="1" w:styleId="consnormal0">
    <w:name w:val="consnormal"/>
    <w:basedOn w:val="a"/>
    <w:rsid w:val="001E3640"/>
    <w:pPr>
      <w:spacing w:before="63" w:after="63"/>
    </w:pPr>
    <w:rPr>
      <w:rFonts w:ascii="Arial" w:eastAsia="Batang" w:hAnsi="Arial" w:cs="Arial"/>
      <w:color w:val="000000"/>
      <w:lang w:eastAsia="ko-KR"/>
    </w:rPr>
  </w:style>
  <w:style w:type="paragraph" w:customStyle="1" w:styleId="consnonformat0">
    <w:name w:val="consnonformat"/>
    <w:basedOn w:val="a"/>
    <w:rsid w:val="001E3640"/>
    <w:pPr>
      <w:spacing w:before="63" w:after="63"/>
    </w:pPr>
    <w:rPr>
      <w:rFonts w:ascii="Arial" w:eastAsia="Batang" w:hAnsi="Arial" w:cs="Arial"/>
      <w:color w:val="000000"/>
      <w:lang w:eastAsia="ko-KR"/>
    </w:rPr>
  </w:style>
  <w:style w:type="paragraph" w:customStyle="1" w:styleId="af2">
    <w:name w:val="Знак"/>
    <w:basedOn w:val="a"/>
    <w:rsid w:val="001E364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3">
    <w:name w:val="footnote text"/>
    <w:basedOn w:val="a"/>
    <w:semiHidden/>
    <w:rsid w:val="001E3640"/>
  </w:style>
  <w:style w:type="paragraph" w:customStyle="1" w:styleId="DefaultParagraphFontParaCharChar">
    <w:name w:val="Default Paragraph Font Para Char Char Знак Знак Знак Знак"/>
    <w:basedOn w:val="a"/>
    <w:rsid w:val="001E364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3">
    <w:name w:val="Font Style13"/>
    <w:rsid w:val="001E3640"/>
    <w:rPr>
      <w:rFonts w:ascii="Times New Roman" w:hAnsi="Times New Roman" w:cs="Times New Roman" w:hint="default"/>
      <w:sz w:val="26"/>
      <w:szCs w:val="26"/>
    </w:rPr>
  </w:style>
  <w:style w:type="paragraph" w:customStyle="1" w:styleId="Style4">
    <w:name w:val="Style4"/>
    <w:basedOn w:val="a"/>
    <w:rsid w:val="001E3640"/>
    <w:pPr>
      <w:widowControl w:val="0"/>
      <w:autoSpaceDE w:val="0"/>
      <w:autoSpaceDN w:val="0"/>
      <w:adjustRightInd w:val="0"/>
      <w:spacing w:line="324" w:lineRule="exact"/>
      <w:ind w:firstLine="552"/>
      <w:jc w:val="both"/>
    </w:pPr>
    <w:rPr>
      <w:sz w:val="24"/>
      <w:szCs w:val="24"/>
    </w:rPr>
  </w:style>
  <w:style w:type="paragraph" w:customStyle="1" w:styleId="af4">
    <w:name w:val="Знак Знак Знак Знак"/>
    <w:basedOn w:val="a"/>
    <w:rsid w:val="001E364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41">
    <w:name w:val="Знак4 Знак Знак Знак Знак Знак Знак Знак Знак Знак1 Знак Знак Знак Знак Знак Знак Знак Знак Знак Знак Знак Знак Знак Знак Знак Знак Знак Знак"/>
    <w:basedOn w:val="a"/>
    <w:rsid w:val="001E3640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Style2">
    <w:name w:val="Style2"/>
    <w:basedOn w:val="a"/>
    <w:rsid w:val="001E364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"/>
    <w:rsid w:val="001E3640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5">
    <w:name w:val="List"/>
    <w:basedOn w:val="a"/>
    <w:rsid w:val="001E3640"/>
    <w:pPr>
      <w:ind w:left="283" w:hanging="283"/>
    </w:pPr>
  </w:style>
  <w:style w:type="paragraph" w:styleId="22">
    <w:name w:val="List 2"/>
    <w:basedOn w:val="a"/>
    <w:rsid w:val="001E3640"/>
    <w:pPr>
      <w:ind w:left="566" w:hanging="283"/>
    </w:pPr>
  </w:style>
  <w:style w:type="paragraph" w:styleId="31">
    <w:name w:val="List 3"/>
    <w:basedOn w:val="a"/>
    <w:rsid w:val="001E3640"/>
    <w:pPr>
      <w:ind w:left="849" w:hanging="283"/>
    </w:pPr>
  </w:style>
  <w:style w:type="paragraph" w:styleId="af6">
    <w:name w:val="Salutation"/>
    <w:basedOn w:val="a"/>
    <w:next w:val="a"/>
    <w:rsid w:val="001E3640"/>
  </w:style>
  <w:style w:type="paragraph" w:styleId="af7">
    <w:name w:val="Closing"/>
    <w:basedOn w:val="a"/>
    <w:rsid w:val="001E3640"/>
    <w:pPr>
      <w:ind w:left="4252"/>
    </w:pPr>
  </w:style>
  <w:style w:type="paragraph" w:styleId="af8">
    <w:name w:val="List Continue"/>
    <w:basedOn w:val="a"/>
    <w:rsid w:val="001E3640"/>
    <w:pPr>
      <w:spacing w:after="120"/>
      <w:ind w:left="283"/>
    </w:pPr>
  </w:style>
  <w:style w:type="paragraph" w:styleId="23">
    <w:name w:val="List Continue 2"/>
    <w:basedOn w:val="a"/>
    <w:rsid w:val="001E3640"/>
    <w:pPr>
      <w:spacing w:after="120"/>
      <w:ind w:left="566"/>
    </w:pPr>
  </w:style>
  <w:style w:type="paragraph" w:styleId="32">
    <w:name w:val="List Continue 3"/>
    <w:basedOn w:val="a"/>
    <w:rsid w:val="001E3640"/>
    <w:pPr>
      <w:spacing w:after="120"/>
      <w:ind w:left="849"/>
    </w:pPr>
  </w:style>
  <w:style w:type="paragraph" w:customStyle="1" w:styleId="af9">
    <w:name w:val="Внутренний адрес"/>
    <w:basedOn w:val="a"/>
    <w:rsid w:val="001E3640"/>
  </w:style>
  <w:style w:type="paragraph" w:styleId="24">
    <w:name w:val="Body Text First Indent 2"/>
    <w:basedOn w:val="a4"/>
    <w:rsid w:val="001E3640"/>
    <w:pPr>
      <w:spacing w:after="120"/>
      <w:ind w:left="283" w:firstLine="210"/>
      <w:jc w:val="left"/>
    </w:pPr>
    <w:rPr>
      <w:sz w:val="20"/>
    </w:rPr>
  </w:style>
  <w:style w:type="paragraph" w:customStyle="1" w:styleId="afa">
    <w:name w:val="Таблицы (моноширинный)"/>
    <w:basedOn w:val="a"/>
    <w:next w:val="a"/>
    <w:uiPriority w:val="99"/>
    <w:rsid w:val="000E79F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33">
    <w:name w:val="Body Text 3"/>
    <w:basedOn w:val="a"/>
    <w:link w:val="34"/>
    <w:rsid w:val="0093754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937545"/>
    <w:rPr>
      <w:sz w:val="16"/>
      <w:szCs w:val="16"/>
    </w:rPr>
  </w:style>
  <w:style w:type="paragraph" w:customStyle="1" w:styleId="msonormalcxspmiddle">
    <w:name w:val="msonormalcxspmiddle"/>
    <w:basedOn w:val="a"/>
    <w:rsid w:val="007B1F0B"/>
    <w:pPr>
      <w:spacing w:before="100" w:beforeAutospacing="1" w:after="100" w:afterAutospacing="1"/>
    </w:pPr>
    <w:rPr>
      <w:sz w:val="24"/>
      <w:szCs w:val="24"/>
    </w:rPr>
  </w:style>
  <w:style w:type="paragraph" w:styleId="afb">
    <w:name w:val="Balloon Text"/>
    <w:basedOn w:val="a"/>
    <w:link w:val="afc"/>
    <w:rsid w:val="00B80EC5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sid w:val="00B80EC5"/>
    <w:rPr>
      <w:rFonts w:ascii="Tahoma" w:hAnsi="Tahoma" w:cs="Tahoma"/>
      <w:sz w:val="16"/>
      <w:szCs w:val="16"/>
    </w:rPr>
  </w:style>
  <w:style w:type="character" w:customStyle="1" w:styleId="spfo1">
    <w:name w:val="spfo1"/>
    <w:basedOn w:val="a0"/>
    <w:rsid w:val="00B13E0C"/>
  </w:style>
  <w:style w:type="paragraph" w:styleId="afd">
    <w:name w:val="List Paragraph"/>
    <w:basedOn w:val="a"/>
    <w:uiPriority w:val="34"/>
    <w:qFormat/>
    <w:rsid w:val="00B13E0C"/>
    <w:pPr>
      <w:ind w:left="720"/>
      <w:contextualSpacing/>
    </w:pPr>
  </w:style>
  <w:style w:type="character" w:customStyle="1" w:styleId="apple-converted-space">
    <w:name w:val="apple-converted-space"/>
    <w:basedOn w:val="a0"/>
    <w:rsid w:val="00A11F42"/>
  </w:style>
  <w:style w:type="character" w:customStyle="1" w:styleId="40">
    <w:name w:val="Заголовок 4 Знак"/>
    <w:basedOn w:val="a0"/>
    <w:link w:val="4"/>
    <w:semiHidden/>
    <w:rsid w:val="00C720A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customStyle="1" w:styleId="12">
    <w:name w:val="Сетка таблицы1"/>
    <w:basedOn w:val="a1"/>
    <w:next w:val="a9"/>
    <w:uiPriority w:val="59"/>
    <w:rsid w:val="00BF68D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Цветовое выделение"/>
    <w:uiPriority w:val="99"/>
    <w:rsid w:val="00620B3C"/>
    <w:rPr>
      <w:b/>
      <w:bCs/>
      <w:color w:val="26282F"/>
    </w:rPr>
  </w:style>
  <w:style w:type="paragraph" w:customStyle="1" w:styleId="aff">
    <w:name w:val="Прижатый влево"/>
    <w:basedOn w:val="a"/>
    <w:next w:val="a"/>
    <w:uiPriority w:val="99"/>
    <w:rsid w:val="00620B3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1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7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ondrateva_NV\&#1056;&#1072;&#1073;&#1086;&#1095;&#1080;&#1081;%20&#1089;&#1090;&#1086;&#1083;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65D1-D8F5-4004-81B3-69482690F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17</TotalTime>
  <Pages>13</Pages>
  <Words>3553</Words>
  <Characters>20253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Kondrateva_NV</dc:creator>
  <cp:lastModifiedBy>root</cp:lastModifiedBy>
  <cp:revision>8</cp:revision>
  <cp:lastPrinted>2025-09-16T05:41:00Z</cp:lastPrinted>
  <dcterms:created xsi:type="dcterms:W3CDTF">2025-09-10T10:22:00Z</dcterms:created>
  <dcterms:modified xsi:type="dcterms:W3CDTF">2025-09-16T05:44:00Z</dcterms:modified>
</cp:coreProperties>
</file>